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3FFC0" w14:textId="2215ED84" w:rsidR="00722C59" w:rsidRDefault="00722C59" w:rsidP="00A500B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#158</w:t>
      </w:r>
      <w:r>
        <w:rPr>
          <w:b/>
          <w:i/>
          <w:noProof/>
          <w:sz w:val="28"/>
        </w:rPr>
        <w:tab/>
        <w:t>S2-230</w:t>
      </w:r>
      <w:r w:rsidR="00C87394">
        <w:rPr>
          <w:b/>
          <w:i/>
          <w:noProof/>
          <w:sz w:val="28"/>
        </w:rPr>
        <w:t>8413</w:t>
      </w:r>
    </w:p>
    <w:p w14:paraId="31E73674" w14:textId="778B217A" w:rsidR="00722C59" w:rsidRDefault="00722C59" w:rsidP="00722C59">
      <w:pPr>
        <w:pStyle w:val="CRCoverPage"/>
        <w:tabs>
          <w:tab w:val="right" w:pos="5103"/>
          <w:tab w:val="right" w:pos="9639"/>
        </w:tabs>
        <w:outlineLvl w:val="0"/>
        <w:rPr>
          <w:b/>
          <w:noProof/>
          <w:sz w:val="24"/>
        </w:rPr>
      </w:pPr>
      <w:r>
        <w:rPr>
          <w:rFonts w:cs="Arial"/>
          <w:b/>
          <w:noProof/>
          <w:sz w:val="24"/>
        </w:rPr>
        <w:t>21 - 25 August, 2023, Goteborg, Sweden</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A1CF9" w:rsidR="001E41F3" w:rsidRPr="00410371" w:rsidRDefault="00606C6C" w:rsidP="00C94CAF">
            <w:pPr>
              <w:pStyle w:val="CRCoverPage"/>
              <w:spacing w:after="0"/>
              <w:ind w:right="140"/>
              <w:jc w:val="center"/>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B9C5" w:rsidR="001E41F3" w:rsidRPr="00410371" w:rsidRDefault="00C87394" w:rsidP="00606C6C">
            <w:pPr>
              <w:pStyle w:val="CRCoverPage"/>
              <w:spacing w:after="0"/>
              <w:jc w:val="center"/>
              <w:rPr>
                <w:noProof/>
              </w:rPr>
            </w:pPr>
            <w:r>
              <w:rPr>
                <w:b/>
                <w:noProof/>
                <w:sz w:val="28"/>
              </w:rPr>
              <w:t>0862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0C0220" w:rsidR="001E41F3" w:rsidRPr="00410371" w:rsidRDefault="00606C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D6531" w:rsidR="001E41F3" w:rsidRPr="00410371" w:rsidRDefault="00C94CAF">
            <w:pPr>
              <w:pStyle w:val="CRCoverPage"/>
              <w:spacing w:after="0"/>
              <w:jc w:val="center"/>
              <w:rPr>
                <w:noProof/>
                <w:sz w:val="28"/>
              </w:rPr>
            </w:pPr>
            <w:r>
              <w:rPr>
                <w:b/>
                <w:noProof/>
                <w:sz w:val="28"/>
              </w:rPr>
              <w:t>18.</w:t>
            </w:r>
            <w:r w:rsidR="008351A9">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67914" w:rsidR="001E41F3" w:rsidRDefault="00972675">
            <w:pPr>
              <w:pStyle w:val="CRCoverPage"/>
              <w:spacing w:after="0"/>
              <w:ind w:left="100"/>
              <w:rPr>
                <w:noProof/>
              </w:rPr>
            </w:pPr>
            <w:r>
              <w:t>Corrections</w:t>
            </w:r>
            <w:r w:rsidR="000365F8">
              <w:t xml:space="preserve"> to Analytics Subset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5E6C8D" w:rsidR="001E41F3" w:rsidRDefault="001F6B01">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2DB9EA" w:rsidR="001E41F3" w:rsidRDefault="00443DC1">
            <w:pPr>
              <w:pStyle w:val="CRCoverPage"/>
              <w:spacing w:after="0"/>
              <w:ind w:left="100"/>
              <w:rPr>
                <w:noProof/>
              </w:rPr>
            </w:pPr>
            <w:r w:rsidRPr="00443DC1">
              <w:rPr>
                <w:noProof/>
              </w:rPr>
              <w:t>2023-0</w:t>
            </w:r>
            <w:r w:rsidR="00E76B68">
              <w:rPr>
                <w:noProof/>
              </w:rPr>
              <w:t>8</w:t>
            </w:r>
            <w:r w:rsidRPr="00443DC1">
              <w:rPr>
                <w:noProof/>
              </w:rPr>
              <w:t>-</w:t>
            </w:r>
            <w:r w:rsidR="00E569F7">
              <w:rPr>
                <w:noProof/>
              </w:rPr>
              <w:t>0</w:t>
            </w:r>
            <w:r w:rsidR="000365F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AE7B0" w14:textId="673D0176" w:rsidR="00A0021B" w:rsidRDefault="001F6B01" w:rsidP="000A451A">
            <w:pPr>
              <w:pStyle w:val="CRCoverPage"/>
              <w:spacing w:after="0"/>
              <w:ind w:left="100"/>
              <w:rPr>
                <w:rFonts w:cs="Arial"/>
                <w:lang w:val="en-US"/>
              </w:rPr>
            </w:pPr>
            <w:r>
              <w:rPr>
                <w:rFonts w:cs="Arial"/>
                <w:lang w:val="en-US"/>
              </w:rPr>
              <w:t xml:space="preserve">In clause 6.1.3, analytics subset is only described for </w:t>
            </w:r>
            <w:r w:rsidRPr="001F6B01">
              <w:rPr>
                <w:rFonts w:cs="Arial"/>
                <w:lang w:val="en-US"/>
              </w:rPr>
              <w:t>Preferred level of accuracy</w:t>
            </w:r>
            <w:r>
              <w:rPr>
                <w:rFonts w:cs="Arial"/>
                <w:lang w:val="en-US"/>
              </w:rPr>
              <w:t xml:space="preserve">, while missing the related analytics subset description for analytics filter information, also missing </w:t>
            </w:r>
            <w:r w:rsidR="00E45A65">
              <w:rPr>
                <w:rFonts w:cs="Arial"/>
                <w:lang w:val="en-US"/>
              </w:rPr>
              <w:t>corresponding analytics output description</w:t>
            </w:r>
            <w:r>
              <w:rPr>
                <w:rFonts w:cs="Arial"/>
                <w:lang w:val="en-US"/>
              </w:rPr>
              <w:t>.</w:t>
            </w:r>
          </w:p>
          <w:p w14:paraId="55ECCDF5" w14:textId="77777777" w:rsidR="001F6B01" w:rsidRPr="00A0021B" w:rsidRDefault="001F6B01" w:rsidP="000A451A">
            <w:pPr>
              <w:pStyle w:val="CRCoverPage"/>
              <w:spacing w:after="0"/>
              <w:ind w:left="100"/>
              <w:rPr>
                <w:rFonts w:cs="Arial"/>
                <w:lang w:val="en-US"/>
              </w:rPr>
            </w:pPr>
          </w:p>
          <w:p w14:paraId="389EDD3A" w14:textId="1032F836" w:rsidR="00F549E1" w:rsidRDefault="001F6B01" w:rsidP="000A451A">
            <w:pPr>
              <w:pStyle w:val="CRCoverPage"/>
              <w:spacing w:after="0"/>
              <w:ind w:left="100"/>
              <w:rPr>
                <w:rFonts w:cs="Arial"/>
                <w:lang w:val="en-US"/>
              </w:rPr>
            </w:pPr>
            <w:r>
              <w:rPr>
                <w:rFonts w:cs="Arial"/>
                <w:lang w:val="en-US"/>
              </w:rPr>
              <w:t xml:space="preserve">In some analytics event general clauses description, the analytics subset description is not aligned with each other, </w:t>
            </w:r>
            <w:r w:rsidR="00E45A65">
              <w:rPr>
                <w:rFonts w:cs="Arial"/>
                <w:lang w:val="en-US"/>
              </w:rPr>
              <w:t>some are not included in analytics filter information</w:t>
            </w:r>
            <w:r w:rsidR="00943095">
              <w:rPr>
                <w:rFonts w:cs="Arial"/>
                <w:lang w:val="en-US"/>
              </w:rPr>
              <w:t xml:space="preserve"> which is also not aligned with procedure clauses and clause 7.2.2 and clause 7.2.3 in which only the analytics filter information is described as input optional parameter, while list of analytics subsets is not described as input optional parameter</w:t>
            </w:r>
            <w:r w:rsidR="00E45A65">
              <w:rPr>
                <w:rFonts w:cs="Arial"/>
                <w:lang w:val="en-US"/>
              </w:rPr>
              <w:t>.</w:t>
            </w:r>
          </w:p>
          <w:p w14:paraId="675BC8E9" w14:textId="7BBC6531" w:rsidR="00271D13" w:rsidRDefault="00271D13" w:rsidP="00271D13">
            <w:pPr>
              <w:pStyle w:val="CRCoverPage"/>
              <w:spacing w:after="0"/>
              <w:ind w:left="100"/>
              <w:rPr>
                <w:rFonts w:cs="Arial"/>
                <w:lang w:val="en-US"/>
              </w:rPr>
            </w:pPr>
            <w:r>
              <w:rPr>
                <w:rFonts w:cs="Arial"/>
                <w:lang w:val="en-US"/>
              </w:rPr>
              <w:t xml:space="preserve">Some general clauses </w:t>
            </w:r>
            <w:proofErr w:type="gramStart"/>
            <w:r>
              <w:rPr>
                <w:rFonts w:cs="Arial"/>
                <w:lang w:val="en-US"/>
              </w:rPr>
              <w:t>e.g.</w:t>
            </w:r>
            <w:proofErr w:type="gramEnd"/>
            <w:r>
              <w:rPr>
                <w:rFonts w:cs="Arial"/>
                <w:lang w:val="en-US"/>
              </w:rPr>
              <w:t>6.18.1, 6.19.1 and 6.20.1 missing description for</w:t>
            </w:r>
          </w:p>
          <w:p w14:paraId="433A5622" w14:textId="3E1FDC86" w:rsidR="00271D13" w:rsidRPr="00271D13" w:rsidRDefault="00271D13" w:rsidP="00271D13">
            <w:pPr>
              <w:pStyle w:val="CRCoverPage"/>
              <w:spacing w:after="0"/>
              <w:ind w:left="100"/>
              <w:rPr>
                <w:rFonts w:cs="Arial"/>
                <w:lang w:val="en-US"/>
              </w:rPr>
            </w:pPr>
            <w:r w:rsidRPr="00271D13">
              <w:rPr>
                <w:rFonts w:cs="Arial"/>
                <w:lang w:val="en-US"/>
              </w:rPr>
              <w:t>-</w:t>
            </w:r>
            <w:r w:rsidRPr="00271D13">
              <w:rPr>
                <w:rFonts w:cs="Arial"/>
                <w:lang w:val="en-US"/>
              </w:rPr>
              <w:tab/>
              <w:t xml:space="preserve">Optionally, preferred level of accuracy of the </w:t>
            </w:r>
            <w:proofErr w:type="spellStart"/>
            <w:r w:rsidRPr="00271D13">
              <w:rPr>
                <w:rFonts w:cs="Arial"/>
                <w:lang w:val="en-US"/>
              </w:rPr>
              <w:t>analytics.</w:t>
            </w:r>
            <w:r>
              <w:rPr>
                <w:rFonts w:cs="Arial"/>
                <w:lang w:val="en-US"/>
              </w:rPr>
              <w:t>and</w:t>
            </w:r>
            <w:proofErr w:type="spellEnd"/>
            <w:r>
              <w:rPr>
                <w:rFonts w:cs="Arial"/>
                <w:lang w:val="en-US"/>
              </w:rPr>
              <w:t>/or</w:t>
            </w:r>
          </w:p>
          <w:p w14:paraId="0E68EFFC" w14:textId="2AA0F9A0" w:rsidR="00271D13" w:rsidRDefault="00271D13" w:rsidP="00271D13">
            <w:pPr>
              <w:pStyle w:val="CRCoverPage"/>
              <w:spacing w:after="0"/>
              <w:ind w:left="100"/>
            </w:pPr>
            <w:r w:rsidRPr="00271D13">
              <w:rPr>
                <w:rFonts w:cs="Arial"/>
                <w:lang w:val="en-US"/>
              </w:rPr>
              <w:t>-</w:t>
            </w:r>
            <w:r w:rsidRPr="00271D13">
              <w:rPr>
                <w:rFonts w:cs="Arial"/>
                <w:lang w:val="en-US"/>
              </w:rPr>
              <w:tab/>
              <w:t xml:space="preserve">Optionally, preferred level of accuracy per analytics subset </w:t>
            </w:r>
          </w:p>
          <w:p w14:paraId="7C9547C3" w14:textId="531C4904" w:rsidR="00271D13" w:rsidRPr="00271D13" w:rsidRDefault="00271D13" w:rsidP="00271D13">
            <w:pPr>
              <w:pStyle w:val="CRCoverPage"/>
              <w:spacing w:after="0"/>
              <w:ind w:left="100"/>
            </w:pPr>
            <w:r>
              <w:t>Which has been described in the corresponding analytics output table notes.</w:t>
            </w:r>
          </w:p>
          <w:p w14:paraId="17171470" w14:textId="77777777" w:rsidR="00F549E1" w:rsidRDefault="00F549E1" w:rsidP="000A451A">
            <w:pPr>
              <w:pStyle w:val="CRCoverPage"/>
              <w:spacing w:after="0"/>
              <w:ind w:left="100"/>
              <w:rPr>
                <w:rFonts w:cs="Arial"/>
                <w:lang w:val="en-US"/>
              </w:rPr>
            </w:pPr>
          </w:p>
          <w:p w14:paraId="708AA7DE" w14:textId="6CE0E41B" w:rsidR="00F549E1" w:rsidRPr="00F549E1" w:rsidRDefault="00E45A65" w:rsidP="000A451A">
            <w:pPr>
              <w:pStyle w:val="CRCoverPage"/>
              <w:spacing w:after="0"/>
              <w:ind w:left="100"/>
              <w:rPr>
                <w:rFonts w:cs="Arial"/>
                <w:lang w:val="en-US"/>
              </w:rPr>
            </w:pPr>
            <w:r>
              <w:rPr>
                <w:rFonts w:cs="Arial"/>
                <w:lang w:val="en-US"/>
              </w:rPr>
              <w:t>In some analytics event Output Analytics clauses description</w:t>
            </w:r>
            <w:r w:rsidR="00271D13">
              <w:rPr>
                <w:rFonts w:cs="Arial"/>
                <w:lang w:val="en-US"/>
              </w:rPr>
              <w:t xml:space="preserve"> e.g.</w:t>
            </w:r>
            <w:r w:rsidR="00E76B68">
              <w:rPr>
                <w:rFonts w:cs="Arial"/>
                <w:lang w:val="en-US"/>
              </w:rPr>
              <w:t xml:space="preserve">, </w:t>
            </w:r>
            <w:r w:rsidR="00271D13">
              <w:rPr>
                <w:rFonts w:cs="Arial"/>
                <w:lang w:val="en-US"/>
              </w:rPr>
              <w:t>clause 6.4.3 and 6.17.3</w:t>
            </w:r>
            <w:r>
              <w:rPr>
                <w:rFonts w:cs="Arial"/>
                <w:lang w:val="en-US"/>
              </w:rPr>
              <w:t xml:space="preserve">, the analytics subset </w:t>
            </w:r>
            <w:r w:rsidR="00271D13">
              <w:rPr>
                <w:rFonts w:cs="Arial"/>
                <w:lang w:val="en-US"/>
              </w:rPr>
              <w:t xml:space="preserve">related </w:t>
            </w:r>
            <w:r>
              <w:rPr>
                <w:rFonts w:cs="Arial"/>
                <w:lang w:val="en-US"/>
              </w:rPr>
              <w:t>description is not aligned with the general clause description</w:t>
            </w:r>
            <w:r w:rsidR="006D722F">
              <w:rPr>
                <w:rFonts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78F207" w14:textId="58D4A735" w:rsidR="00AD2AC2" w:rsidRDefault="000F7987" w:rsidP="000F7987">
            <w:pPr>
              <w:rPr>
                <w:rFonts w:ascii="Arial" w:hAnsi="Arial" w:cs="Arial"/>
                <w:lang w:val="en-US"/>
              </w:rPr>
            </w:pPr>
            <w:r>
              <w:rPr>
                <w:rFonts w:ascii="Arial" w:hAnsi="Arial" w:cs="Arial"/>
                <w:lang w:val="en-US"/>
              </w:rPr>
              <w:t>Clause 6.1.3: a</w:t>
            </w:r>
            <w:r w:rsidRPr="000F7987">
              <w:rPr>
                <w:rFonts w:ascii="Arial" w:hAnsi="Arial" w:cs="Arial"/>
                <w:lang w:val="en-US"/>
              </w:rPr>
              <w:t xml:space="preserve">dding analytics subset </w:t>
            </w:r>
            <w:r>
              <w:rPr>
                <w:rFonts w:ascii="Arial" w:hAnsi="Arial" w:cs="Arial"/>
                <w:lang w:val="en-US"/>
              </w:rPr>
              <w:t>in</w:t>
            </w:r>
            <w:r w:rsidRPr="000F7987">
              <w:rPr>
                <w:rFonts w:ascii="Arial" w:hAnsi="Arial" w:cs="Arial"/>
                <w:lang w:val="en-US"/>
              </w:rPr>
              <w:t xml:space="preserve"> analytics filter information and adding the corresponding analytics output handling description</w:t>
            </w:r>
            <w:r w:rsidR="006A5722" w:rsidRPr="000F7987">
              <w:rPr>
                <w:rFonts w:ascii="Arial" w:hAnsi="Arial" w:cs="Arial"/>
                <w:lang w:val="en-US"/>
              </w:rPr>
              <w:t>.</w:t>
            </w:r>
          </w:p>
          <w:p w14:paraId="0BC20F2C" w14:textId="6A7E815D" w:rsidR="0093328D" w:rsidRDefault="000F7987" w:rsidP="000F7987">
            <w:pPr>
              <w:rPr>
                <w:rFonts w:ascii="Arial" w:hAnsi="Arial" w:cs="Arial"/>
                <w:lang w:val="en-US"/>
              </w:rPr>
            </w:pPr>
            <w:r>
              <w:rPr>
                <w:rFonts w:ascii="Arial" w:hAnsi="Arial" w:cs="Arial"/>
                <w:lang w:val="en-US"/>
              </w:rPr>
              <w:t>General clauses of impacted Analytics events: correct the analytics subset description within analytics filter information and align with output analytics.</w:t>
            </w:r>
          </w:p>
          <w:p w14:paraId="31C656EC" w14:textId="056E4C91" w:rsidR="000F7987" w:rsidRDefault="00271D13" w:rsidP="000F7987">
            <w:r>
              <w:rPr>
                <w:rFonts w:ascii="Arial" w:hAnsi="Arial" w:cs="Arial"/>
                <w:lang w:val="en-US"/>
              </w:rPr>
              <w:t>Output Analytics</w:t>
            </w:r>
            <w:r w:rsidR="000F7987">
              <w:rPr>
                <w:rFonts w:ascii="Arial" w:hAnsi="Arial" w:cs="Arial"/>
                <w:lang w:val="en-US"/>
              </w:rPr>
              <w:t xml:space="preserve"> of impacted </w:t>
            </w:r>
            <w:r>
              <w:rPr>
                <w:rFonts w:ascii="Arial" w:hAnsi="Arial" w:cs="Arial"/>
                <w:lang w:val="en-US"/>
              </w:rPr>
              <w:t>Analytics events</w:t>
            </w:r>
            <w:r w:rsidR="000F7987">
              <w:rPr>
                <w:rFonts w:ascii="Arial" w:hAnsi="Arial" w:cs="Arial"/>
                <w:lang w:val="en-US"/>
              </w:rPr>
              <w:t xml:space="preserve">: correct the analytics subset table note descriptions </w:t>
            </w:r>
            <w:r w:rsidR="008C4B32">
              <w:rPr>
                <w:rFonts w:ascii="Arial" w:hAnsi="Arial" w:cs="Arial"/>
                <w:lang w:val="en-US"/>
              </w:rPr>
              <w:t>and align with the analytics event general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769C9" w:rsidR="001E41F3" w:rsidRDefault="00E45A65">
            <w:pPr>
              <w:pStyle w:val="CRCoverPage"/>
              <w:spacing w:after="0"/>
              <w:ind w:left="100"/>
              <w:rPr>
                <w:noProof/>
              </w:rPr>
            </w:pPr>
            <w:r>
              <w:t>Incorrect analytics subset description and missing corresponding analytics output description will arouse wrong implementation in stage 3 specification and wrong deployment</w:t>
            </w:r>
            <w:r w:rsidR="006F004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0A78E" w:rsidR="001E41F3" w:rsidRDefault="00E45A65">
            <w:pPr>
              <w:pStyle w:val="CRCoverPage"/>
              <w:spacing w:after="0"/>
              <w:ind w:left="100"/>
              <w:rPr>
                <w:noProof/>
              </w:rPr>
            </w:pPr>
            <w:r>
              <w:rPr>
                <w:noProof/>
              </w:rPr>
              <w:t>6.1.3, 6.4.1, 6.4.3, 6.14.1, 6.17.3, 6.18.1, 6.19.1, 6.20.1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5537A0FB" w14:textId="77777777" w:rsidR="0056088E" w:rsidRPr="005D2CF1" w:rsidRDefault="0056088E" w:rsidP="0056088E">
      <w:pPr>
        <w:pStyle w:val="Heading3"/>
        <w:rPr>
          <w:lang w:eastAsia="ko-KR"/>
        </w:rPr>
      </w:pPr>
      <w:r w:rsidRPr="005D2CF1">
        <w:rPr>
          <w:lang w:eastAsia="ko-KR"/>
        </w:rPr>
        <w:t>6.1.3</w:t>
      </w:r>
      <w:r w:rsidRPr="005D2CF1">
        <w:rPr>
          <w:lang w:eastAsia="ko-KR"/>
        </w:rPr>
        <w:tab/>
        <w:t>Contents of Analytics Exposure</w:t>
      </w:r>
      <w:bookmarkEnd w:id="1"/>
    </w:p>
    <w:p w14:paraId="5227AF39" w14:textId="77777777" w:rsidR="0056088E" w:rsidRPr="005D2CF1" w:rsidRDefault="0056088E" w:rsidP="0056088E">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577A0914" w14:textId="77777777" w:rsidR="0056088E" w:rsidRPr="005D2CF1" w:rsidRDefault="0056088E" w:rsidP="0056088E">
      <w:pPr>
        <w:pStyle w:val="B1"/>
      </w:pPr>
      <w:r w:rsidRPr="005D2CF1">
        <w:t>-</w:t>
      </w:r>
      <w:r w:rsidRPr="005D2CF1">
        <w:tab/>
        <w:t>A list of Analytics ID(s): identifies the requested analytics.</w:t>
      </w:r>
    </w:p>
    <w:p w14:paraId="7FBB2944" w14:textId="340C3EA2" w:rsidR="0056088E" w:rsidRPr="005D2CF1" w:rsidRDefault="0056088E" w:rsidP="0056088E">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ins w:id="5" w:author="Maria Liang" w:date="2023-07-06T15:15:00Z">
        <w:r w:rsidR="00655F00">
          <w:t xml:space="preserve">which may include list of analytics subsets in some analytics events </w:t>
        </w:r>
      </w:ins>
      <w:ins w:id="6" w:author="Maria Liang" w:date="2023-07-06T15:18:00Z">
        <w:r w:rsidR="00250BA4">
          <w:t>a</w:t>
        </w:r>
      </w:ins>
      <w:del w:id="7" w:author="Maria Liang" w:date="2023-07-06T15:18:00Z">
        <w:r w:rsidDel="00250BA4">
          <w:delText>i</w:delText>
        </w:r>
      </w:del>
      <w:r>
        <w:t xml:space="preserve">s </w:t>
      </w:r>
      <w:r w:rsidRPr="005D2CF1">
        <w:t>defined in</w:t>
      </w:r>
      <w:r>
        <w:t xml:space="preserve"> the analytics related clauses</w:t>
      </w:r>
      <w:ins w:id="8" w:author="Maria Liang" w:date="2023-07-06T15:24:00Z">
        <w:r w:rsidR="00250BA4">
          <w:t xml:space="preserve">, if the </w:t>
        </w:r>
      </w:ins>
      <w:ins w:id="9" w:author="Ericsson_Maria Liang" w:date="2023-08-03T17:17:00Z">
        <w:r w:rsidR="00D53DFA">
          <w:t>parent</w:t>
        </w:r>
      </w:ins>
      <w:ins w:id="10" w:author="Maria Liang" w:date="2023-07-06T15:24:00Z">
        <w:r w:rsidR="00250BA4">
          <w:t xml:space="preserve"> level analytics subset is </w:t>
        </w:r>
      </w:ins>
      <w:ins w:id="11" w:author="Ericsson_Maria Liang" w:date="2023-08-03T17:52:00Z">
        <w:r w:rsidR="007D7B50">
          <w:t xml:space="preserve">subscribed or </w:t>
        </w:r>
      </w:ins>
      <w:ins w:id="12" w:author="Maria Liang" w:date="2023-07-06T15:24:00Z">
        <w:r w:rsidR="00250BA4">
          <w:t xml:space="preserve">requested then all </w:t>
        </w:r>
      </w:ins>
      <w:ins w:id="13" w:author="Maria Liang" w:date="2023-07-06T15:25:00Z">
        <w:r w:rsidR="00250BA4">
          <w:t xml:space="preserve">the </w:t>
        </w:r>
      </w:ins>
      <w:ins w:id="14" w:author="Ericsson_Maria Liang" w:date="2023-08-03T17:53:00Z">
        <w:r w:rsidR="007D7B50">
          <w:t>child</w:t>
        </w:r>
      </w:ins>
      <w:ins w:id="15" w:author="Maria Liang" w:date="2023-07-06T15:30:00Z">
        <w:r w:rsidR="009054CC">
          <w:t xml:space="preserve"> </w:t>
        </w:r>
      </w:ins>
      <w:ins w:id="16" w:author="Ericsson_Maria Liang" w:date="2023-08-03T17:53:00Z">
        <w:r w:rsidR="007D7B50">
          <w:t xml:space="preserve">level </w:t>
        </w:r>
      </w:ins>
      <w:ins w:id="17" w:author="Maria Liang" w:date="2023-07-06T15:30:00Z">
        <w:r w:rsidR="009054CC">
          <w:t xml:space="preserve">elements are </w:t>
        </w:r>
      </w:ins>
      <w:ins w:id="18" w:author="Ericsson_Maria Liang" w:date="2023-08-03T17:54:00Z">
        <w:r w:rsidR="007D7B50">
          <w:t>included</w:t>
        </w:r>
      </w:ins>
      <w:r w:rsidRPr="005D2CF1">
        <w:t>.</w:t>
      </w:r>
    </w:p>
    <w:p w14:paraId="4A2B1036" w14:textId="77777777" w:rsidR="0056088E" w:rsidRPr="005D2CF1" w:rsidRDefault="0056088E" w:rsidP="0056088E">
      <w:pPr>
        <w:pStyle w:val="B1"/>
      </w:pPr>
      <w:r w:rsidRPr="005D2CF1">
        <w:t>-</w:t>
      </w:r>
      <w:r w:rsidRPr="005D2CF1">
        <w:tab/>
        <w:t>Target of Analytics Reporting: indicates the object(s) for which Analytics information is requested, entities such as specific UEs, a group of UE(s) or any UE (</w:t>
      </w:r>
      <w:proofErr w:type="gramStart"/>
      <w:r w:rsidRPr="005D2CF1">
        <w:t>i.e.</w:t>
      </w:r>
      <w:proofErr w:type="gramEnd"/>
      <w:r w:rsidRPr="005D2CF1">
        <w:t xml:space="preserve"> all UEs).</w:t>
      </w:r>
    </w:p>
    <w:p w14:paraId="7119C0DB" w14:textId="77777777" w:rsidR="0056088E" w:rsidRPr="005D2CF1" w:rsidRDefault="0056088E" w:rsidP="0056088E">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04087837" w14:textId="77777777" w:rsidR="0056088E" w:rsidRDefault="0056088E" w:rsidP="0056088E">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53F883C3" w14:textId="77777777" w:rsidR="0056088E" w:rsidRDefault="0056088E" w:rsidP="0056088E">
      <w:pPr>
        <w:pStyle w:val="B1"/>
      </w:pPr>
      <w:r>
        <w:t>-</w:t>
      </w:r>
      <w:r>
        <w:tab/>
        <w:t>Related to analytic consumers that aggregate analytics from multiple NWDAF subscriptions:</w:t>
      </w:r>
    </w:p>
    <w:p w14:paraId="7FE3A900" w14:textId="77777777" w:rsidR="0056088E" w:rsidRDefault="0056088E" w:rsidP="0056088E">
      <w:pPr>
        <w:pStyle w:val="B2"/>
      </w:pPr>
      <w:r>
        <w:t>-</w:t>
      </w:r>
      <w:r>
        <w:tab/>
        <w:t>[OPTIONAL] (Set of) NWDAF identifiers of NWDAF instances used by the NWDAF service consumer when aggregating multiple analytics subscriptions. See clause 6.1A.</w:t>
      </w:r>
    </w:p>
    <w:p w14:paraId="5BD76B0C" w14:textId="77777777" w:rsidR="0056088E" w:rsidRPr="005D2CF1" w:rsidRDefault="0056088E" w:rsidP="0056088E">
      <w:pPr>
        <w:pStyle w:val="B1"/>
      </w:pPr>
      <w:r w:rsidRPr="005D2CF1">
        <w:t>-</w:t>
      </w:r>
      <w:r w:rsidRPr="005D2CF1">
        <w:tab/>
        <w:t>Analytics Reporting Information with the following parameters:</w:t>
      </w:r>
    </w:p>
    <w:p w14:paraId="7232838C" w14:textId="77777777" w:rsidR="0056088E" w:rsidRPr="005D2CF1" w:rsidRDefault="0056088E" w:rsidP="0056088E">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16ED8A0C" w14:textId="77777777" w:rsidR="0056088E" w:rsidRDefault="0056088E" w:rsidP="0056088E">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31D5AF53" w14:textId="77777777" w:rsidR="0056088E" w:rsidRDefault="0056088E" w:rsidP="0056088E">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6DB3C922" w14:textId="77777777" w:rsidR="0056088E" w:rsidRPr="005D2CF1" w:rsidRDefault="0056088E" w:rsidP="0056088E">
      <w:pPr>
        <w:pStyle w:val="B3"/>
      </w:pPr>
      <w:r>
        <w:t>-</w:t>
      </w:r>
      <w:r>
        <w:tab/>
        <w:t>[OPTIONAL] Matching direction:</w:t>
      </w:r>
      <w:r w:rsidRPr="005D2CF1">
        <w:t xml:space="preserve"> A matching direction may be provided such as below, above, or crossed. If no matching direction is provided, the default direction is crossed.</w:t>
      </w:r>
    </w:p>
    <w:p w14:paraId="25381038" w14:textId="77777777" w:rsidR="0056088E" w:rsidRDefault="0056088E" w:rsidP="0056088E">
      <w:pPr>
        <w:pStyle w:val="B3"/>
      </w:pPr>
      <w:r>
        <w:t>-</w:t>
      </w:r>
      <w:r>
        <w:tab/>
        <w:t>[OPTIONAL] Acceptable deviation: An acceptable deviation from the threshold level in the non-critical direction (</w:t>
      </w:r>
      <w:proofErr w:type="gramStart"/>
      <w:r>
        <w:t>i.e.</w:t>
      </w:r>
      <w:proofErr w:type="gramEnd"/>
      <w:r>
        <w:t xml:space="preserve"> in which the QoS is improving) may be set to limit the amount of signalling.</w:t>
      </w:r>
    </w:p>
    <w:p w14:paraId="72D2F95A" w14:textId="77777777" w:rsidR="0056088E" w:rsidRPr="005D2CF1" w:rsidRDefault="0056088E" w:rsidP="0056088E">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D2CF1">
        <w:t>e.g.</w:t>
      </w:r>
      <w:proofErr w:type="gramEnd"/>
      <w:r w:rsidRPr="005D2CF1">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22B4D6B3" w14:textId="77777777" w:rsidR="0056088E" w:rsidRDefault="0056088E" w:rsidP="0056088E">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0E9D652D" w14:textId="77777777" w:rsidR="0056088E" w:rsidRDefault="0056088E" w:rsidP="0056088E">
      <w:pPr>
        <w:pStyle w:val="B2"/>
      </w:pPr>
      <w:r>
        <w:lastRenderedPageBreak/>
        <w:t>-</w:t>
      </w:r>
      <w:r>
        <w:tab/>
        <w:t>[OPTIONAL] Data time window: if specified, only events that have been created in the specified time interval are considered for the analytics generation.</w:t>
      </w:r>
    </w:p>
    <w:p w14:paraId="473F2226" w14:textId="77777777" w:rsidR="0056088E" w:rsidRPr="005D2CF1" w:rsidRDefault="0056088E" w:rsidP="0056088E">
      <w:pPr>
        <w:pStyle w:val="B2"/>
      </w:pPr>
      <w:r w:rsidRPr="005D2CF1">
        <w:t>-</w:t>
      </w:r>
      <w:r w:rsidRPr="005D2CF1">
        <w:tab/>
      </w:r>
      <w:r>
        <w:t xml:space="preserve">[OPTIONAL] </w:t>
      </w:r>
      <w:r w:rsidRPr="005D2CF1">
        <w:t>Preferred level of accuracy of the analytics</w:t>
      </w:r>
      <w:r>
        <w:t xml:space="preserve"> ("Low", "Medium", "High" or "Highest").</w:t>
      </w:r>
    </w:p>
    <w:p w14:paraId="5C0DEB7D" w14:textId="77777777" w:rsidR="0056088E" w:rsidRDefault="0056088E" w:rsidP="0056088E">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1D0FF287" w14:textId="77777777" w:rsidR="0056088E" w:rsidRDefault="0056088E" w:rsidP="0056088E">
      <w:pPr>
        <w:pStyle w:val="B2"/>
      </w:pPr>
      <w:r>
        <w:t>-</w:t>
      </w:r>
      <w:r>
        <w:tab/>
        <w:t xml:space="preserve">[OPTIONAL] Dataset Statistical Properties: information </w:t>
      </w:r>
      <w:proofErr w:type="gramStart"/>
      <w:r>
        <w:t>in order to</w:t>
      </w:r>
      <w:proofErr w:type="gramEnd"/>
      <w:r>
        <w:t xml:space="preserve">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07D7EFE6" w14:textId="77777777" w:rsidR="0056088E" w:rsidRDefault="0056088E" w:rsidP="0056088E">
      <w:pPr>
        <w:pStyle w:val="B3"/>
      </w:pPr>
      <w:r>
        <w:t>-</w:t>
      </w:r>
      <w:r>
        <w:tab/>
        <w:t>Uniformly distributed datasets, which indicates the use of data samples that are uniformly distributed according to the different aspects of the requested analytics (</w:t>
      </w:r>
      <w:proofErr w:type="gramStart"/>
      <w:r>
        <w:t>e.g.</w:t>
      </w:r>
      <w:proofErr w:type="gramEnd"/>
      <w:r>
        <w:t xml:space="preserve"> equivalent data samples for each UE listed as a Target of Analytics Reporting or for S-NSSAIs included in the Analytics Filter Information).</w:t>
      </w:r>
    </w:p>
    <w:p w14:paraId="021B0FA5" w14:textId="77777777" w:rsidR="0056088E" w:rsidRDefault="0056088E" w:rsidP="0056088E">
      <w:pPr>
        <w:pStyle w:val="B3"/>
      </w:pPr>
      <w:r>
        <w:t>-</w:t>
      </w:r>
      <w:r>
        <w:tab/>
        <w:t>Datasets with or without outliers, which indicates that the data samples shall consider or disregard data samples that are at the extreme boundaries of the value range.</w:t>
      </w:r>
    </w:p>
    <w:p w14:paraId="6333CC2F" w14:textId="77777777" w:rsidR="0056088E" w:rsidRPr="005D2CF1" w:rsidRDefault="0056088E" w:rsidP="0056088E">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w:t>
      </w:r>
      <w:proofErr w:type="gramStart"/>
      <w:r>
        <w:t>e.g.</w:t>
      </w:r>
      <w:proofErr w:type="gramEnd"/>
      <w:r>
        <w:t xml:space="preserve"> "in 10 minutes").</w:t>
      </w:r>
    </w:p>
    <w:p w14:paraId="552D1D76" w14:textId="77777777" w:rsidR="0056088E" w:rsidRDefault="0056088E" w:rsidP="0056088E">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3ED02869" w14:textId="77777777" w:rsidR="0056088E" w:rsidRDefault="0056088E" w:rsidP="0056088E">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52AB173D" w14:textId="77777777" w:rsidR="0056088E" w:rsidRPr="005D2CF1" w:rsidRDefault="0056088E" w:rsidP="0056088E">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08A769DD" w14:textId="77777777" w:rsidR="0056088E" w:rsidRDefault="0056088E" w:rsidP="0056088E">
      <w:pPr>
        <w:pStyle w:val="B2"/>
      </w:pPr>
      <w:r>
        <w:t>-</w:t>
      </w:r>
      <w:r>
        <w:tab/>
        <w:t>[OPTIONAL] Preferred granularity of location information: "TA level", "cell level" or "longitude and latitude level".</w:t>
      </w:r>
    </w:p>
    <w:p w14:paraId="1994E994" w14:textId="77777777" w:rsidR="0056088E" w:rsidRDefault="0056088E" w:rsidP="0056088E">
      <w:pPr>
        <w:pStyle w:val="NO"/>
      </w:pPr>
      <w:r>
        <w:t>NOTE 4:</w:t>
      </w:r>
      <w:r>
        <w:tab/>
        <w:t xml:space="preserve">As defined in clause 4 of TS 23.032 [34], longitude and latitude level </w:t>
      </w:r>
      <w:proofErr w:type="gramStart"/>
      <w:r>
        <w:t>means</w:t>
      </w:r>
      <w:proofErr w:type="gramEnd"/>
      <w:r>
        <w:t xml:space="preserve"> the location information is expressed as longitude and latitude in geographical coordinate instead of TA ID or cell ID that is only known in 3GPP system. It also stands for the location information that is expressed as a reference point in local co-ordinate.</w:t>
      </w:r>
    </w:p>
    <w:p w14:paraId="00D17F47" w14:textId="77777777" w:rsidR="0056088E" w:rsidRDefault="0056088E" w:rsidP="0056088E">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000C763A" w14:textId="77777777" w:rsidR="0056088E" w:rsidRDefault="0056088E" w:rsidP="0056088E">
      <w:pPr>
        <w:pStyle w:val="B2"/>
      </w:pPr>
      <w:r>
        <w:t>-</w:t>
      </w:r>
      <w:r>
        <w:tab/>
        <w:t>[OPTIONAL] Temporal granularity size: minimum duration of each time slot for which analytics are provide. When this parameter is provided, the NWDAF should provide analytics per elementary time slot accordingly.</w:t>
      </w:r>
    </w:p>
    <w:p w14:paraId="792041B8" w14:textId="77777777" w:rsidR="0056088E" w:rsidRDefault="0056088E" w:rsidP="0056088E">
      <w:pPr>
        <w:pStyle w:val="NO"/>
      </w:pPr>
      <w:r>
        <w:t>NOTE 5:</w:t>
      </w:r>
      <w:r>
        <w:tab/>
        <w:t xml:space="preserve">It is up to NWDAF implementation to determine whether the data is </w:t>
      </w:r>
      <w:proofErr w:type="gramStart"/>
      <w:r>
        <w:t>taken into account</w:t>
      </w:r>
      <w:proofErr w:type="gramEnd"/>
      <w:r>
        <w:t xml:space="preserve"> that the UE locates in an area for a shorter time than the Temporal granularity size.</w:t>
      </w:r>
    </w:p>
    <w:p w14:paraId="65863374" w14:textId="77777777" w:rsidR="0056088E" w:rsidRDefault="0056088E" w:rsidP="0056088E">
      <w:pPr>
        <w:pStyle w:val="B2"/>
      </w:pPr>
      <w:r>
        <w:t>-</w:t>
      </w:r>
      <w:r>
        <w:tab/>
        <w:t>[OPTIONAL] Preferred orientation of location information: ("horizontal", "vertical", "both").</w:t>
      </w:r>
    </w:p>
    <w:p w14:paraId="6870C36D" w14:textId="77777777" w:rsidR="0056088E" w:rsidRDefault="0056088E" w:rsidP="0056088E">
      <w:pPr>
        <w:pStyle w:val="B2"/>
      </w:pPr>
      <w:r>
        <w:t>-</w:t>
      </w:r>
      <w:r>
        <w:tab/>
        <w:t>[OPTIONAL] Preferred order of results when a list of analytics is returned, possibly with a criterion for identifying the property of the results to which the preferred ordering is applied.</w:t>
      </w:r>
    </w:p>
    <w:p w14:paraId="49062814" w14:textId="77777777" w:rsidR="0056088E" w:rsidRPr="005D2CF1" w:rsidRDefault="0056088E" w:rsidP="0056088E">
      <w:pPr>
        <w:pStyle w:val="B2"/>
      </w:pPr>
      <w:r w:rsidRPr="005D2CF1">
        <w:lastRenderedPageBreak/>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0C3C6E4C" w14:textId="77777777" w:rsidR="0056088E" w:rsidRDefault="0056088E" w:rsidP="0056088E">
      <w:pPr>
        <w:pStyle w:val="B2"/>
      </w:pPr>
      <w:r>
        <w:t>-</w:t>
      </w:r>
      <w:r>
        <w:tab/>
        <w:t>[OPTIONAL] Output strategy: indicates the relevant factors for determining when the analytics reported. The following values are allowed:</w:t>
      </w:r>
    </w:p>
    <w:p w14:paraId="056003B9" w14:textId="77777777" w:rsidR="0056088E" w:rsidRDefault="0056088E" w:rsidP="0056088E">
      <w:pPr>
        <w:pStyle w:val="B3"/>
      </w:pPr>
      <w:r>
        <w:t>-</w:t>
      </w:r>
      <w:r>
        <w:tab/>
        <w:t xml:space="preserve">Binary output </w:t>
      </w:r>
      <w:proofErr w:type="gramStart"/>
      <w:r>
        <w:t>strategy:</w:t>
      </w:r>
      <w:proofErr w:type="gramEnd"/>
      <w:r>
        <w:t xml:space="preserve"> indicates that the analytics shall only be reported when the preferred level of accuracy is reached within a cycle of periodic notification as defined in the Analytics Reporting Parameters.</w:t>
      </w:r>
    </w:p>
    <w:p w14:paraId="4F7B86D4" w14:textId="77777777" w:rsidR="0056088E" w:rsidRDefault="0056088E" w:rsidP="0056088E">
      <w:pPr>
        <w:pStyle w:val="NO"/>
      </w:pPr>
      <w:r>
        <w:t>NOTE 6:</w:t>
      </w:r>
      <w:r>
        <w:tab/>
        <w:t>If preferred level of accuracy is more important than providing an output, then the binary strategy is used so that all analytics outputs have equivalent confidence in the prediction.</w:t>
      </w:r>
    </w:p>
    <w:p w14:paraId="50F05CD0" w14:textId="77777777" w:rsidR="0056088E" w:rsidRDefault="0056088E" w:rsidP="0056088E">
      <w:pPr>
        <w:pStyle w:val="B3"/>
      </w:pPr>
      <w:r>
        <w:t>-</w:t>
      </w:r>
      <w:r>
        <w:tab/>
        <w:t xml:space="preserve">Gradient output </w:t>
      </w:r>
      <w:proofErr w:type="gramStart"/>
      <w:r>
        <w:t>strategy:</w:t>
      </w:r>
      <w:proofErr w:type="gramEnd"/>
      <w:r>
        <w:t xml:space="preserve"> indicates that the analytics shall be reported according to the periodicity defined in the Analytics Reporting Parameters irrespective if the preferred level of accuracy has been reached.</w:t>
      </w:r>
    </w:p>
    <w:p w14:paraId="302583AF" w14:textId="77777777" w:rsidR="0056088E" w:rsidRDefault="0056088E" w:rsidP="0056088E">
      <w:pPr>
        <w:pStyle w:val="NO"/>
      </w:pPr>
      <w:r>
        <w:t>NOTE 7:</w:t>
      </w:r>
      <w:r>
        <w:tab/>
        <w:t xml:space="preserve">If having an analytics output is more important than reaching the preferred level of accuracy, then the gradient output strategy is used so that each NWDAF will timely provide the output indicating the confidence of the prediction </w:t>
      </w:r>
      <w:proofErr w:type="gramStart"/>
      <w:r>
        <w:t>at the moment</w:t>
      </w:r>
      <w:proofErr w:type="gramEnd"/>
      <w:r>
        <w:t xml:space="preserve"> of the output generation.</w:t>
      </w:r>
    </w:p>
    <w:p w14:paraId="2A39AE89" w14:textId="77777777" w:rsidR="0056088E" w:rsidRDefault="0056088E" w:rsidP="0056088E">
      <w:pPr>
        <w:pStyle w:val="NO"/>
      </w:pPr>
      <w:r>
        <w:t>NOTE 8:</w:t>
      </w:r>
      <w:r>
        <w:tab/>
        <w:t>When no output strategy is included in the subscription, the analytics output will be generated based on the gradient strategy and includes the confidence of the prediction for the reporting period.</w:t>
      </w:r>
    </w:p>
    <w:p w14:paraId="01E98F12" w14:textId="77777777" w:rsidR="0056088E" w:rsidRDefault="0056088E" w:rsidP="0056088E">
      <w:pPr>
        <w:pStyle w:val="B2"/>
      </w:pPr>
      <w:r>
        <w:t>-</w:t>
      </w:r>
      <w:r>
        <w:tab/>
        <w:t xml:space="preserve">[OPTIONAL] Analytics metadata </w:t>
      </w:r>
      <w:proofErr w:type="gramStart"/>
      <w:r>
        <w:t>request:</w:t>
      </w:r>
      <w:proofErr w:type="gramEnd"/>
      <w:r>
        <w:t xml:space="preserve">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78225C15" w14:textId="77777777" w:rsidR="0056088E" w:rsidRDefault="0056088E" w:rsidP="0056088E">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59339AD3" w14:textId="77777777" w:rsidR="0056088E" w:rsidRDefault="0056088E" w:rsidP="0056088E">
      <w:pPr>
        <w:pStyle w:val="B1"/>
      </w:pPr>
      <w:r>
        <w:t>-</w:t>
      </w:r>
      <w:r>
        <w:tab/>
        <w:t xml:space="preserve">(Only for </w:t>
      </w:r>
      <w:proofErr w:type="spellStart"/>
      <w:r>
        <w:t>Nnwdaf_AnalyticsSubscription_Subscribe</w:t>
      </w:r>
      <w:proofErr w:type="spellEnd"/>
      <w:r>
        <w:t xml:space="preserve">) Information of previous analytics subscription. When setting up the analytics generation, this information may be used to retrieve analytics context from the previous NWDAF </w:t>
      </w:r>
      <w:proofErr w:type="gramStart"/>
      <w:r>
        <w:t>in order to</w:t>
      </w:r>
      <w:proofErr w:type="gramEnd"/>
      <w:r>
        <w:t xml:space="preserve"> build upon the context that is already related to this subscription as described in clause 6.1B.2.1.</w:t>
      </w:r>
    </w:p>
    <w:p w14:paraId="2BC77189" w14:textId="77777777" w:rsidR="0056088E" w:rsidRDefault="0056088E" w:rsidP="0056088E">
      <w:pPr>
        <w:pStyle w:val="B1"/>
      </w:pPr>
      <w:r>
        <w:t>-</w:t>
      </w:r>
      <w:r>
        <w:tab/>
        <w:t xml:space="preserve">[OPTIONAL] Use case </w:t>
      </w:r>
      <w:proofErr w:type="gramStart"/>
      <w:r>
        <w:t>context:</w:t>
      </w:r>
      <w:proofErr w:type="gramEnd"/>
      <w:r>
        <w:t xml:space="preserve"> indicates the context of use of the analytics to select the most relevant ML model.</w:t>
      </w:r>
    </w:p>
    <w:p w14:paraId="1D5B694B" w14:textId="77777777" w:rsidR="0056088E" w:rsidRDefault="0056088E" w:rsidP="0056088E">
      <w:pPr>
        <w:pStyle w:val="NO"/>
      </w:pPr>
      <w:r>
        <w:t>NOTE 9:</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56E31186" w14:textId="77777777" w:rsidR="0056088E" w:rsidRDefault="0056088E" w:rsidP="0056088E">
      <w:pPr>
        <w:pStyle w:val="B1"/>
      </w:pPr>
      <w:r>
        <w:t>-</w:t>
      </w:r>
      <w:r>
        <w:tab/>
        <w:t xml:space="preserve">(Only for </w:t>
      </w:r>
      <w:proofErr w:type="spellStart"/>
      <w:r>
        <w:t>Nnwdaf_AnalyticsSubscription_Subscribe</w:t>
      </w:r>
      <w:proofErr w:type="spellEnd"/>
      <w:r>
        <w:t xml:space="preserve">) [OPTIONAL] Analytics feedback </w:t>
      </w:r>
      <w:proofErr w:type="gramStart"/>
      <w:r>
        <w:t>information:</w:t>
      </w:r>
      <w:proofErr w:type="gramEnd"/>
      <w:r>
        <w:t xml:space="preserve">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6024331F" w14:textId="77777777" w:rsidR="0056088E" w:rsidRDefault="0056088E" w:rsidP="0056088E">
      <w:pPr>
        <w:pStyle w:val="B2"/>
      </w:pPr>
      <w:r>
        <w:t>-</w:t>
      </w:r>
      <w:r>
        <w:tab/>
        <w:t>Corresponding Analytics ID(s) which has been used for taking an action(s</w:t>
      </w:r>
      <w:proofErr w:type="gramStart"/>
      <w:r>
        <w:t>);</w:t>
      </w:r>
      <w:proofErr w:type="gramEnd"/>
    </w:p>
    <w:p w14:paraId="67CA0640" w14:textId="77777777" w:rsidR="0056088E" w:rsidRDefault="0056088E" w:rsidP="0056088E">
      <w:pPr>
        <w:pStyle w:val="B2"/>
      </w:pPr>
      <w:r>
        <w:t>-</w:t>
      </w:r>
      <w:r>
        <w:tab/>
        <w:t xml:space="preserve">Indication whether the action will </w:t>
      </w:r>
      <w:proofErr w:type="spellStart"/>
      <w:r>
        <w:t>affect</w:t>
      </w:r>
      <w:proofErr w:type="spellEnd"/>
      <w:r>
        <w:t xml:space="preserve"> on ground truth data (if available</w:t>
      </w:r>
      <w:proofErr w:type="gramStart"/>
      <w:r>
        <w:t>);</w:t>
      </w:r>
      <w:proofErr w:type="gramEnd"/>
    </w:p>
    <w:p w14:paraId="4C5EA4DC" w14:textId="77777777" w:rsidR="0056088E" w:rsidRDefault="0056088E" w:rsidP="0056088E">
      <w:pPr>
        <w:pStyle w:val="B2"/>
      </w:pPr>
      <w:r>
        <w:t>-</w:t>
      </w:r>
      <w:r>
        <w:tab/>
        <w:t>Time stamp(s) of the action(s) taken.</w:t>
      </w:r>
    </w:p>
    <w:p w14:paraId="65E75D11" w14:textId="77777777" w:rsidR="0056088E" w:rsidRDefault="0056088E" w:rsidP="0056088E">
      <w:pPr>
        <w:pStyle w:val="NO"/>
      </w:pPr>
      <w:r>
        <w:t>NOTE 10:</w:t>
      </w:r>
      <w:r>
        <w:tab/>
        <w:t>The consumer NF cannot include Analytics feedback information in initial subscription request. Analytics feedback information can be included in modification request for the existing analytics subscription.</w:t>
      </w:r>
    </w:p>
    <w:p w14:paraId="77EA4A83" w14:textId="77777777" w:rsidR="0056088E" w:rsidRDefault="0056088E" w:rsidP="0056088E">
      <w:pPr>
        <w:pStyle w:val="B1"/>
      </w:pPr>
      <w:r>
        <w:t>-</w:t>
      </w:r>
      <w:r>
        <w:tab/>
        <w:t>[OPTIONAL] Analytics Accuracy Request information with the following parameters:</w:t>
      </w:r>
    </w:p>
    <w:p w14:paraId="72396EA9" w14:textId="77777777" w:rsidR="0056088E" w:rsidRDefault="0056088E" w:rsidP="0056088E">
      <w:pPr>
        <w:pStyle w:val="B2"/>
      </w:pPr>
      <w:r>
        <w:t>-</w:t>
      </w:r>
      <w:r>
        <w:tab/>
        <w:t xml:space="preserve">Analytics accuracy </w:t>
      </w:r>
      <w:proofErr w:type="gramStart"/>
      <w:r>
        <w:t>request:</w:t>
      </w:r>
      <w:proofErr w:type="gramEnd"/>
      <w:r>
        <w:t xml:space="preserve"> indicates NWDAF to provide accuracy information to the analytics consumer.</w:t>
      </w:r>
    </w:p>
    <w:p w14:paraId="205738F7" w14:textId="77777777" w:rsidR="0056088E" w:rsidRDefault="0056088E" w:rsidP="0056088E">
      <w:pPr>
        <w:pStyle w:val="B2"/>
      </w:pPr>
      <w:r>
        <w:lastRenderedPageBreak/>
        <w:t>-</w:t>
      </w:r>
      <w:r>
        <w:tab/>
        <w:t>[OPTIONAL] Analytics accuracy information time window: time interval [start. end], which indicates that analytics consumers only consider the accuracy information which is generated within this time interval.</w:t>
      </w:r>
    </w:p>
    <w:p w14:paraId="4D31210A" w14:textId="77777777" w:rsidR="0056088E" w:rsidRDefault="0056088E" w:rsidP="0056088E">
      <w:pPr>
        <w:pStyle w:val="B2"/>
      </w:pPr>
      <w:r>
        <w:t>-</w:t>
      </w:r>
      <w:r>
        <w:tab/>
        <w:t xml:space="preserve">[OPTIONAL] Analytics accuracy information periodicity: </w:t>
      </w:r>
      <w:proofErr w:type="gramStart"/>
      <w:r>
        <w:t>time period</w:t>
      </w:r>
      <w:proofErr w:type="gramEnd"/>
      <w:r>
        <w:t>, which indicates periodic reporting of accuracy information for the corresponding Analytics ID(s).</w:t>
      </w:r>
    </w:p>
    <w:p w14:paraId="70CD5725" w14:textId="77777777" w:rsidR="0056088E" w:rsidRDefault="0056088E" w:rsidP="0056088E">
      <w:pPr>
        <w:pStyle w:val="B2"/>
      </w:pPr>
      <w:r>
        <w:t>-</w:t>
      </w:r>
      <w:r>
        <w:tab/>
        <w:t>[OPTIONAL] Analytics Accuracy threshold(s): a reporting threshold of accuracy value, which is indicated that:</w:t>
      </w:r>
    </w:p>
    <w:p w14:paraId="10951078" w14:textId="77777777" w:rsidR="0056088E" w:rsidRDefault="0056088E" w:rsidP="0056088E">
      <w:pPr>
        <w:pStyle w:val="B3"/>
      </w:pPr>
      <w:r>
        <w:t>-</w:t>
      </w:r>
      <w:r>
        <w:tab/>
        <w:t xml:space="preserve">The NWDAF can provide analytics output and optionally analytics accuracy value to the analytics consumer(s) when the accuracy value is above this Analytics Accuracy </w:t>
      </w:r>
      <w:proofErr w:type="gramStart"/>
      <w:r>
        <w:t>threshold;</w:t>
      </w:r>
      <w:proofErr w:type="gramEnd"/>
    </w:p>
    <w:p w14:paraId="41A57FF8" w14:textId="77777777" w:rsidR="0056088E" w:rsidRDefault="0056088E" w:rsidP="0056088E">
      <w:pPr>
        <w:pStyle w:val="B3"/>
      </w:pPr>
      <w:r>
        <w:t>-</w:t>
      </w:r>
      <w:r>
        <w:tab/>
        <w:t xml:space="preserve">The NWDAF can provide "Stop analytics consumption indication", "Updated Analytics" or the analytics accuracy information to the analytics consumer(s) when the accuracy value is under this </w:t>
      </w:r>
      <w:proofErr w:type="gramStart"/>
      <w:r>
        <w:t>threshold;</w:t>
      </w:r>
      <w:proofErr w:type="gramEnd"/>
    </w:p>
    <w:p w14:paraId="052B25AA" w14:textId="77777777" w:rsidR="0056088E" w:rsidRDefault="0056088E" w:rsidP="0056088E">
      <w:pPr>
        <w:pStyle w:val="B2"/>
      </w:pPr>
      <w:r>
        <w:tab/>
        <w:t>which indicates the deviation of the predictions from the actual network data does not meet analytics accuracy requirement.</w:t>
      </w:r>
    </w:p>
    <w:p w14:paraId="635092B1" w14:textId="77777777" w:rsidR="0056088E" w:rsidRDefault="0056088E" w:rsidP="0056088E">
      <w:pPr>
        <w:pStyle w:val="B2"/>
      </w:pPr>
      <w:r>
        <w:t>-</w:t>
      </w:r>
      <w:r>
        <w:tab/>
        <w:t xml:space="preserve">[OPTIONAL] Minimal number of </w:t>
      </w:r>
      <w:proofErr w:type="gramStart"/>
      <w:r>
        <w:t>analytics output</w:t>
      </w:r>
      <w:proofErr w:type="gramEnd"/>
      <w:r>
        <w:t xml:space="preserve"> occurrences: determines the minimal number of analytics output provided by NWDAF that have to be considered in the determination of the accuracy information.</w:t>
      </w:r>
    </w:p>
    <w:p w14:paraId="25188963" w14:textId="77777777" w:rsidR="0056088E" w:rsidRDefault="0056088E" w:rsidP="0056088E">
      <w:pPr>
        <w:pStyle w:val="B2"/>
      </w:pPr>
      <w:r>
        <w:t>-</w:t>
      </w:r>
      <w:r>
        <w:tab/>
        <w:t>[OPTIONAL] Updated Analytics flag: indicates that the NWDAF can provide updated analytics for provided Analytics ID(s), if updated analytics can be generated within analytics accuracy information time window.</w:t>
      </w:r>
    </w:p>
    <w:p w14:paraId="395B62D2" w14:textId="77777777" w:rsidR="0056088E" w:rsidRDefault="0056088E" w:rsidP="0056088E">
      <w:pPr>
        <w:pStyle w:val="B2"/>
      </w:pPr>
      <w:r>
        <w:t>-</w:t>
      </w:r>
      <w:r>
        <w:tab/>
        <w:t xml:space="preserve">[OPTIONAL] Correction </w:t>
      </w:r>
      <w:proofErr w:type="gramStart"/>
      <w:r>
        <w:t>time period</w:t>
      </w:r>
      <w:proofErr w:type="gramEnd"/>
      <w:r>
        <w:t>: a relative time interval as the gap with respect to analytics is provided, which is indicated the time interval during which the updated analytics can be accepted by the analytics consumer.</w:t>
      </w:r>
    </w:p>
    <w:p w14:paraId="01EAF38D" w14:textId="77777777" w:rsidR="0056088E" w:rsidRDefault="0056088E" w:rsidP="0056088E">
      <w:pPr>
        <w:pStyle w:val="B2"/>
      </w:pPr>
      <w:r>
        <w:t>-</w:t>
      </w:r>
      <w:r>
        <w:tab/>
        <w:t xml:space="preserve">[OPTIONAL] Pause analytics consumption </w:t>
      </w:r>
      <w:proofErr w:type="gramStart"/>
      <w:r>
        <w:t>flag:</w:t>
      </w:r>
      <w:proofErr w:type="gramEnd"/>
      <w:r>
        <w:t xml:space="preserve"> is a flag indicating to NWDAF to stop sending the notifications of analytics outputs for a subscribed analytics ID, without unsubscribing to such analytics ID.</w:t>
      </w:r>
    </w:p>
    <w:p w14:paraId="2D8E12DC" w14:textId="77777777" w:rsidR="0056088E" w:rsidRDefault="0056088E" w:rsidP="0056088E">
      <w:pPr>
        <w:pStyle w:val="B2"/>
      </w:pPr>
      <w:r>
        <w:t>-</w:t>
      </w:r>
      <w:r>
        <w:tab/>
        <w:t>[OPTIONAL] Resume Analytics Subscription request: is a flag indicating to NWDAF to resume the notification of analytics outputs for an existing analytics ID(s) subscription(s) that have been previously paused.</w:t>
      </w:r>
    </w:p>
    <w:p w14:paraId="3E7642F6" w14:textId="77777777" w:rsidR="0056088E" w:rsidRPr="005D2CF1" w:rsidRDefault="0056088E" w:rsidP="0056088E">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59F3BB52" w14:textId="77777777" w:rsidR="0056088E" w:rsidRPr="005D2CF1" w:rsidRDefault="0056088E" w:rsidP="0056088E">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76661E77" w14:textId="5F68A147" w:rsidR="0056088E" w:rsidRPr="005D2CF1" w:rsidRDefault="0056088E" w:rsidP="0056088E">
      <w:pPr>
        <w:pStyle w:val="B1"/>
      </w:pPr>
      <w:r w:rsidRPr="005D2CF1">
        <w:t>-</w:t>
      </w:r>
      <w:r w:rsidRPr="005D2CF1">
        <w:tab/>
        <w:t>For each Analytics ID</w:t>
      </w:r>
      <w:ins w:id="19" w:author="Maria Liang" w:date="2023-07-06T15:43:00Z">
        <w:r w:rsidR="00981766">
          <w:t>,</w:t>
        </w:r>
      </w:ins>
      <w:r w:rsidRPr="005D2CF1">
        <w:t xml:space="preserve"> the analytics information </w:t>
      </w:r>
      <w:ins w:id="20" w:author="Maria Liang" w:date="2023-07-06T15:41:00Z">
        <w:r w:rsidR="00981766">
          <w:t xml:space="preserve">defined in </w:t>
        </w:r>
      </w:ins>
      <w:ins w:id="21" w:author="Maria Liang" w:date="2023-07-06T15:43:00Z">
        <w:r w:rsidR="00981766">
          <w:t xml:space="preserve">the </w:t>
        </w:r>
      </w:ins>
      <w:ins w:id="22" w:author="Maria Liang" w:date="2023-07-06T15:41:00Z">
        <w:r w:rsidR="00981766">
          <w:t xml:space="preserve">corresponding analytics output clause </w:t>
        </w:r>
      </w:ins>
      <w:r w:rsidRPr="005D2CF1">
        <w:t>in the requested Analytics target period.</w:t>
      </w:r>
      <w:ins w:id="23" w:author="Maria Liang" w:date="2023-07-06T15:31:00Z">
        <w:r w:rsidR="009054CC">
          <w:t xml:space="preserve"> If the analytics subset is </w:t>
        </w:r>
      </w:ins>
      <w:ins w:id="24" w:author="Ericsson_Maria Liang" w:date="2023-08-03T17:55:00Z">
        <w:r w:rsidR="007D7B50">
          <w:t>subscribed or requested,</w:t>
        </w:r>
      </w:ins>
      <w:ins w:id="25" w:author="Maria Liang" w:date="2023-07-06T15:37:00Z">
        <w:r w:rsidR="00981766">
          <w:t xml:space="preserve"> </w:t>
        </w:r>
      </w:ins>
      <w:ins w:id="26" w:author="Maria Liang" w:date="2023-07-06T15:31:00Z">
        <w:r w:rsidR="009054CC">
          <w:t xml:space="preserve">then the corresponding </w:t>
        </w:r>
      </w:ins>
      <w:ins w:id="27" w:author="Maria Liang" w:date="2023-07-06T15:32:00Z">
        <w:r w:rsidR="009054CC">
          <w:t>analytics information shall</w:t>
        </w:r>
      </w:ins>
      <w:ins w:id="28" w:author="Maria Liang" w:date="2023-07-06T15:33:00Z">
        <w:r w:rsidR="009054CC">
          <w:t xml:space="preserve"> be provided</w:t>
        </w:r>
      </w:ins>
      <w:ins w:id="29" w:author="Maria Liang" w:date="2023-07-06T15:46:00Z">
        <w:r w:rsidR="00981766">
          <w:t xml:space="preserve"> </w:t>
        </w:r>
      </w:ins>
      <w:ins w:id="30" w:author="Ericsson_Maria Liang" w:date="2023-08-03T17:25:00Z">
        <w:r w:rsidR="00AA5616">
          <w:t xml:space="preserve">and </w:t>
        </w:r>
      </w:ins>
      <w:ins w:id="31" w:author="Ericsson_Maria Liang" w:date="2023-08-03T17:26:00Z">
        <w:r w:rsidR="00AA5616">
          <w:t>shall not provide analytics</w:t>
        </w:r>
      </w:ins>
      <w:ins w:id="32" w:author="Ericsson_Maria Liang" w:date="2023-08-03T17:22:00Z">
        <w:r w:rsidR="00AA5616">
          <w:t xml:space="preserve"> </w:t>
        </w:r>
      </w:ins>
      <w:ins w:id="33" w:author="Maria Liang" w:date="2023-07-06T15:46:00Z">
        <w:r w:rsidR="00981766">
          <w:t xml:space="preserve">for </w:t>
        </w:r>
      </w:ins>
      <w:ins w:id="34" w:author="Maria Liang" w:date="2023-07-06T15:35:00Z">
        <w:r w:rsidR="009054CC">
          <w:t>t</w:t>
        </w:r>
      </w:ins>
      <w:ins w:id="35" w:author="Maria Liang" w:date="2023-07-06T15:33:00Z">
        <w:r w:rsidR="009054CC">
          <w:t>he not requested analytics subset</w:t>
        </w:r>
      </w:ins>
      <w:ins w:id="36" w:author="Maria Liang" w:date="2023-07-06T15:35:00Z">
        <w:r w:rsidR="009054CC">
          <w:t>.</w:t>
        </w:r>
      </w:ins>
    </w:p>
    <w:p w14:paraId="46ABA7BA" w14:textId="77777777" w:rsidR="0056088E" w:rsidRPr="005D2CF1" w:rsidRDefault="0056088E" w:rsidP="0056088E">
      <w:pPr>
        <w:pStyle w:val="B1"/>
      </w:pPr>
      <w:r w:rsidRPr="005D2CF1">
        <w:t>-</w:t>
      </w:r>
      <w:r w:rsidRPr="005D2CF1">
        <w:tab/>
        <w:t xml:space="preserve">Timestamp of </w:t>
      </w:r>
      <w:proofErr w:type="gramStart"/>
      <w:r w:rsidRPr="005D2CF1">
        <w:t>analytics generation</w:t>
      </w:r>
      <w:r>
        <w:t>:</w:t>
      </w:r>
      <w:proofErr w:type="gramEnd"/>
      <w:r w:rsidRPr="005D2CF1">
        <w:t xml:space="preserve"> allows consumers to decide until when the received information shall be used. For instance, an NF can deem a received notification from NWDAF for a given feedback as invalid based on this </w:t>
      </w:r>
      <w:proofErr w:type="gramStart"/>
      <w:r w:rsidRPr="005D2CF1">
        <w:t>timestamp;</w:t>
      </w:r>
      <w:proofErr w:type="gramEnd"/>
    </w:p>
    <w:p w14:paraId="424E6502" w14:textId="77777777" w:rsidR="0056088E" w:rsidRPr="005D2CF1" w:rsidRDefault="0056088E" w:rsidP="0056088E">
      <w:pPr>
        <w:pStyle w:val="B1"/>
      </w:pPr>
      <w:r w:rsidRPr="005D2CF1">
        <w:t>-</w:t>
      </w:r>
      <w:r w:rsidRPr="005D2CF1">
        <w:tab/>
        <w:t>Validity period</w:t>
      </w:r>
      <w:r>
        <w:t>:</w:t>
      </w:r>
      <w:r w:rsidRPr="005D2CF1">
        <w:t xml:space="preserve"> defines the </w:t>
      </w:r>
      <w:proofErr w:type="gramStart"/>
      <w:r w:rsidRPr="005D2CF1">
        <w:t>time period</w:t>
      </w:r>
      <w:proofErr w:type="gramEnd"/>
      <w:r w:rsidRPr="005D2CF1">
        <w:t xml:space="preserve"> for which the analytics information is valid.</w:t>
      </w:r>
    </w:p>
    <w:p w14:paraId="5485E0C8" w14:textId="77777777" w:rsidR="0056088E" w:rsidRDefault="0056088E" w:rsidP="0056088E">
      <w:pPr>
        <w:pStyle w:val="NO"/>
      </w:pPr>
      <w:r>
        <w:t>NOTE 11:</w:t>
      </w:r>
      <w:r>
        <w:tab/>
      </w:r>
      <w:r>
        <w:tab/>
        <w:t xml:space="preserve">Validity period is determined by NWDAF internal </w:t>
      </w:r>
      <w:proofErr w:type="gramStart"/>
      <w:r>
        <w:t>logic</w:t>
      </w:r>
      <w:proofErr w:type="gramEnd"/>
      <w:r>
        <w:t xml:space="preserve"> and it is a subset of Analytics target period.</w:t>
      </w:r>
    </w:p>
    <w:p w14:paraId="2F0D3771" w14:textId="77777777" w:rsidR="0056088E" w:rsidRPr="005D2CF1" w:rsidRDefault="0056088E" w:rsidP="0056088E">
      <w:pPr>
        <w:pStyle w:val="B1"/>
      </w:pPr>
      <w:r w:rsidRPr="005D2CF1">
        <w:t>-</w:t>
      </w:r>
      <w:r w:rsidRPr="005D2CF1">
        <w:tab/>
      </w:r>
      <w:r>
        <w:t>Confidence: p</w:t>
      </w:r>
      <w:r w:rsidRPr="005D2CF1">
        <w:t>robability assertion</w:t>
      </w:r>
      <w:r>
        <w:t xml:space="preserve">, </w:t>
      </w:r>
      <w:proofErr w:type="gramStart"/>
      <w:r>
        <w:t>i.e.</w:t>
      </w:r>
      <w:proofErr w:type="gramEnd"/>
      <w:r>
        <w:t xml:space="preserve"> </w:t>
      </w:r>
      <w:r w:rsidRPr="005D2CF1">
        <w:t>confidence in</w:t>
      </w:r>
      <w:r>
        <w:t xml:space="preserve"> the</w:t>
      </w:r>
      <w:r w:rsidRPr="005D2CF1">
        <w:t xml:space="preserve"> prediction.</w:t>
      </w:r>
    </w:p>
    <w:p w14:paraId="2914BB46" w14:textId="77777777" w:rsidR="0056088E" w:rsidRDefault="0056088E" w:rsidP="0056088E">
      <w:pPr>
        <w:pStyle w:val="B1"/>
        <w:rPr>
          <w:lang w:eastAsia="ko-KR"/>
        </w:rPr>
      </w:pPr>
      <w:r>
        <w:rPr>
          <w:lang w:eastAsia="ko-KR"/>
        </w:rPr>
        <w:t>-</w:t>
      </w:r>
      <w:r>
        <w:rPr>
          <w:lang w:eastAsia="ko-KR"/>
        </w:rPr>
        <w:tab/>
        <w:t xml:space="preserve">[OPTIONAL] For each Analytics ID the Termination Request, which notifies the consumer that the subscription is requested to be cancelled as the NWDAF can no longer serve this subscription, </w:t>
      </w:r>
      <w:proofErr w:type="gramStart"/>
      <w:r>
        <w:rPr>
          <w:lang w:eastAsia="ko-KR"/>
        </w:rPr>
        <w:t>e.g.</w:t>
      </w:r>
      <w:proofErr w:type="gramEnd"/>
      <w:r>
        <w:rPr>
          <w:lang w:eastAsia="ko-KR"/>
        </w:rPr>
        <w:t xml:space="preserve"> due to user consent revoked, NWDAF overload, UE moved out of NWDAF serving area, etc.</w:t>
      </w:r>
    </w:p>
    <w:p w14:paraId="1B614260" w14:textId="77777777" w:rsidR="0056088E" w:rsidRDefault="0056088E" w:rsidP="0056088E">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7D3C1D76" w14:textId="77777777" w:rsidR="0056088E" w:rsidRDefault="0056088E" w:rsidP="0056088E">
      <w:pPr>
        <w:pStyle w:val="B2"/>
        <w:rPr>
          <w:lang w:eastAsia="ko-KR"/>
        </w:rPr>
      </w:pPr>
      <w:r>
        <w:rPr>
          <w:lang w:eastAsia="ko-KR"/>
        </w:rPr>
        <w:t>-</w:t>
      </w:r>
      <w:r>
        <w:rPr>
          <w:lang w:eastAsia="ko-KR"/>
        </w:rPr>
        <w:tab/>
        <w:t xml:space="preserve">Number of data samples used for the generation of the output </w:t>
      </w:r>
      <w:proofErr w:type="gramStart"/>
      <w:r>
        <w:rPr>
          <w:lang w:eastAsia="ko-KR"/>
        </w:rPr>
        <w:t>analytics;</w:t>
      </w:r>
      <w:proofErr w:type="gramEnd"/>
    </w:p>
    <w:p w14:paraId="064327BD" w14:textId="77777777" w:rsidR="0056088E" w:rsidRDefault="0056088E" w:rsidP="0056088E">
      <w:pPr>
        <w:pStyle w:val="B2"/>
        <w:rPr>
          <w:lang w:eastAsia="ko-KR"/>
        </w:rPr>
      </w:pPr>
      <w:r>
        <w:rPr>
          <w:lang w:eastAsia="ko-KR"/>
        </w:rPr>
        <w:t>-</w:t>
      </w:r>
      <w:r>
        <w:rPr>
          <w:lang w:eastAsia="ko-KR"/>
        </w:rPr>
        <w:tab/>
        <w:t xml:space="preserve">Data time window of the data </w:t>
      </w:r>
      <w:proofErr w:type="gramStart"/>
      <w:r>
        <w:rPr>
          <w:lang w:eastAsia="ko-KR"/>
        </w:rPr>
        <w:t>samples;</w:t>
      </w:r>
      <w:proofErr w:type="gramEnd"/>
    </w:p>
    <w:p w14:paraId="5958387A" w14:textId="77777777" w:rsidR="0056088E" w:rsidRDefault="0056088E" w:rsidP="0056088E">
      <w:pPr>
        <w:pStyle w:val="B2"/>
        <w:rPr>
          <w:lang w:eastAsia="ko-KR"/>
        </w:rPr>
      </w:pPr>
      <w:r>
        <w:rPr>
          <w:lang w:eastAsia="ko-KR"/>
        </w:rPr>
        <w:lastRenderedPageBreak/>
        <w:t>-</w:t>
      </w:r>
      <w:r>
        <w:rPr>
          <w:lang w:eastAsia="ko-KR"/>
        </w:rPr>
        <w:tab/>
        <w:t xml:space="preserve">Dataset Statistical Properties of the analytics output used for the generation of the </w:t>
      </w:r>
      <w:proofErr w:type="gramStart"/>
      <w:r>
        <w:rPr>
          <w:lang w:eastAsia="ko-KR"/>
        </w:rPr>
        <w:t>analytics;</w:t>
      </w:r>
      <w:proofErr w:type="gramEnd"/>
    </w:p>
    <w:p w14:paraId="287B90B7" w14:textId="77777777" w:rsidR="0056088E" w:rsidRDefault="0056088E" w:rsidP="0056088E">
      <w:pPr>
        <w:pStyle w:val="B2"/>
        <w:rPr>
          <w:lang w:eastAsia="ko-KR"/>
        </w:rPr>
      </w:pPr>
      <w:r>
        <w:rPr>
          <w:lang w:eastAsia="ko-KR"/>
        </w:rPr>
        <w:t>-</w:t>
      </w:r>
      <w:r>
        <w:rPr>
          <w:lang w:eastAsia="ko-KR"/>
        </w:rPr>
        <w:tab/>
        <w:t xml:space="preserve">[OPTIONAL] Data source(s) of the data used for the generation of the output </w:t>
      </w:r>
      <w:proofErr w:type="gramStart"/>
      <w:r>
        <w:rPr>
          <w:lang w:eastAsia="ko-KR"/>
        </w:rPr>
        <w:t>analytics;</w:t>
      </w:r>
      <w:proofErr w:type="gramEnd"/>
    </w:p>
    <w:p w14:paraId="276B81A4" w14:textId="77777777" w:rsidR="0056088E" w:rsidRDefault="0056088E" w:rsidP="0056088E">
      <w:pPr>
        <w:pStyle w:val="B2"/>
        <w:rPr>
          <w:lang w:eastAsia="ko-KR"/>
        </w:rPr>
      </w:pPr>
      <w:r>
        <w:rPr>
          <w:lang w:eastAsia="ko-KR"/>
        </w:rPr>
        <w:t>-</w:t>
      </w:r>
      <w:r>
        <w:rPr>
          <w:lang w:eastAsia="ko-KR"/>
        </w:rPr>
        <w:tab/>
        <w:t xml:space="preserve">[OPTIONAL] Data Formatting and Processing applied on the </w:t>
      </w:r>
      <w:proofErr w:type="gramStart"/>
      <w:r>
        <w:rPr>
          <w:lang w:eastAsia="ko-KR"/>
        </w:rPr>
        <w:t>data;</w:t>
      </w:r>
      <w:proofErr w:type="gramEnd"/>
    </w:p>
    <w:p w14:paraId="62593D27" w14:textId="77777777" w:rsidR="0056088E" w:rsidRDefault="0056088E" w:rsidP="0056088E">
      <w:pPr>
        <w:pStyle w:val="B2"/>
        <w:rPr>
          <w:lang w:eastAsia="ko-KR"/>
        </w:rPr>
      </w:pPr>
      <w:r>
        <w:rPr>
          <w:lang w:eastAsia="ko-KR"/>
        </w:rPr>
        <w:t>-</w:t>
      </w:r>
      <w:r>
        <w:rPr>
          <w:lang w:eastAsia="ko-KR"/>
        </w:rPr>
        <w:tab/>
        <w:t>Output strategy used for the reporting of the analytics.</w:t>
      </w:r>
    </w:p>
    <w:p w14:paraId="148BF370" w14:textId="77777777" w:rsidR="0056088E" w:rsidRDefault="0056088E" w:rsidP="0056088E">
      <w:pPr>
        <w:pStyle w:val="B1"/>
        <w:rPr>
          <w:lang w:eastAsia="ko-KR"/>
        </w:rPr>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806C33D" w14:textId="77777777" w:rsidR="0056088E" w:rsidRDefault="0056088E" w:rsidP="0056088E">
      <w:pPr>
        <w:pStyle w:val="B1"/>
      </w:pPr>
      <w:r>
        <w:t>-</w:t>
      </w:r>
      <w:r>
        <w:tab/>
        <w:t>[OPTIONAL] Analytics accuracy information generated for each analytics ID, including:</w:t>
      </w:r>
    </w:p>
    <w:p w14:paraId="167CD3CE" w14:textId="77777777" w:rsidR="0056088E" w:rsidRDefault="0056088E" w:rsidP="0056088E">
      <w:pPr>
        <w:pStyle w:val="B2"/>
      </w:pPr>
      <w:r>
        <w:t>-</w:t>
      </w:r>
      <w:r>
        <w:tab/>
        <w:t xml:space="preserve">Analytics 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4DD634BE" w14:textId="77777777" w:rsidR="0056088E" w:rsidRDefault="0056088E" w:rsidP="0056088E">
      <w:pPr>
        <w:pStyle w:val="B2"/>
      </w:pPr>
      <w:r>
        <w:t>-</w:t>
      </w:r>
      <w:r>
        <w:tab/>
        <w:t>[OPTIONAL] An indication that the determined accuracy value for the analytics ID does not meet the analytics accuracy threshold requested for the analytics ID.</w:t>
      </w:r>
    </w:p>
    <w:p w14:paraId="2DB22BA0" w14:textId="77777777" w:rsidR="0056088E" w:rsidRDefault="0056088E" w:rsidP="0056088E">
      <w:pPr>
        <w:pStyle w:val="B1"/>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2740615C" w14:textId="77777777" w:rsidR="0056088E" w:rsidRDefault="0056088E" w:rsidP="0056088E">
      <w:pPr>
        <w:pStyle w:val="B1"/>
      </w:pPr>
      <w:r>
        <w:t>-</w:t>
      </w:r>
      <w:r>
        <w:tab/>
        <w:t>[OPTIONAL] Stop Analytics Consumption indication: NWDAF provides to the consumer an indication to stop the consumption of the Analytics ID(s) related to the subscription ID based on NWDAF internal logic or specified analytics accuracy threshold.</w:t>
      </w:r>
    </w:p>
    <w:p w14:paraId="6BE3BDCB" w14:textId="77777777" w:rsidR="0056088E" w:rsidRDefault="0056088E" w:rsidP="0056088E">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1AF4F781" w14:textId="77777777" w:rsidR="0056088E" w:rsidRDefault="0056088E" w:rsidP="0056088E">
      <w:pPr>
        <w:pStyle w:val="B1"/>
      </w:pPr>
      <w:r>
        <w:t>-</w:t>
      </w:r>
      <w:r>
        <w:tab/>
        <w:t xml:space="preserve">[OPTIONAL] Accuracy Information Termination: NWDAF notifies the consumer that the subscription to the accuracy information for an analytics ID has been cancelled as the NWDAF does not support the accuracy checking capability, </w:t>
      </w:r>
      <w:proofErr w:type="gramStart"/>
      <w:r>
        <w:t>e.g.</w:t>
      </w:r>
      <w:proofErr w:type="gramEnd"/>
      <w:r>
        <w:t xml:space="preserve"> as an indication that a new target serving NWDAF supporting accuracy checking capability could not have been selected during the analytics transfer procedures.</w:t>
      </w:r>
    </w:p>
    <w:p w14:paraId="42C7D2ED" w14:textId="77777777" w:rsidR="0056088E" w:rsidRDefault="0056088E" w:rsidP="0056088E">
      <w:pPr>
        <w:pStyle w:val="NO"/>
      </w:pPr>
      <w:r>
        <w:t>NOTE 12:</w:t>
      </w:r>
      <w:r>
        <w:tab/>
        <w:t>It is left to Stage 3 to decide whether the Accuracy Information Termination is a cause related to the Termination Request or not.</w:t>
      </w:r>
    </w:p>
    <w:p w14:paraId="236E40A4"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7" w:name="_Toc138252907"/>
      <w:bookmarkEnd w:id="2"/>
      <w:r w:rsidRPr="005634A7">
        <w:rPr>
          <w:rFonts w:eastAsia="DengXian"/>
          <w:noProof/>
          <w:color w:val="0000FF"/>
          <w:sz w:val="28"/>
          <w:szCs w:val="28"/>
        </w:rPr>
        <w:t>*** 2nd Change ***</w:t>
      </w:r>
    </w:p>
    <w:p w14:paraId="3B49D285" w14:textId="77777777" w:rsidR="00972675" w:rsidRPr="005D2CF1" w:rsidRDefault="00972675" w:rsidP="00972675">
      <w:pPr>
        <w:pStyle w:val="Heading3"/>
        <w:tabs>
          <w:tab w:val="left" w:pos="8647"/>
        </w:tabs>
        <w:rPr>
          <w:lang w:eastAsia="zh-CN"/>
        </w:rPr>
      </w:pPr>
      <w:bookmarkStart w:id="38" w:name="_Toc138252914"/>
      <w:bookmarkEnd w:id="3"/>
      <w:bookmarkEnd w:id="4"/>
      <w:bookmarkEnd w:id="37"/>
      <w:r w:rsidRPr="005D2CF1">
        <w:rPr>
          <w:lang w:eastAsia="zh-CN"/>
        </w:rPr>
        <w:t>6.4.1</w:t>
      </w:r>
      <w:r w:rsidRPr="005D2CF1">
        <w:rPr>
          <w:lang w:eastAsia="zh-CN"/>
        </w:rPr>
        <w:tab/>
        <w:t>General</w:t>
      </w:r>
      <w:bookmarkEnd w:id="38"/>
    </w:p>
    <w:p w14:paraId="1A1E1A07" w14:textId="77777777" w:rsidR="00972675" w:rsidRPr="005D2CF1" w:rsidRDefault="00972675" w:rsidP="00972675">
      <w:r w:rsidRPr="005D2CF1">
        <w:t>This clause specifies how NWDAF can provide Observed Service Experience (</w:t>
      </w:r>
      <w:proofErr w:type="gramStart"/>
      <w:r w:rsidRPr="005D2CF1">
        <w:t>i.e.</w:t>
      </w:r>
      <w:proofErr w:type="gramEnd"/>
      <w:r w:rsidRPr="005D2CF1">
        <w:t xml:space="preserv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0FD92CA1" w14:textId="77777777" w:rsidR="00972675" w:rsidRPr="005D2CF1" w:rsidRDefault="00972675" w:rsidP="00972675">
      <w:r w:rsidRPr="005D2CF1">
        <w:t xml:space="preserve">The Observed Service Experience analytics may provide one or </w:t>
      </w:r>
      <w:r>
        <w:t xml:space="preserve">more </w:t>
      </w:r>
      <w:r w:rsidRPr="005D2CF1">
        <w:t>of the following</w:t>
      </w:r>
      <w:r>
        <w:t xml:space="preserve"> outputs</w:t>
      </w:r>
      <w:r w:rsidRPr="005D2CF1">
        <w:t>:</w:t>
      </w:r>
    </w:p>
    <w:p w14:paraId="1991C4CD" w14:textId="77777777" w:rsidR="00972675" w:rsidRPr="005D2CF1" w:rsidRDefault="00972675" w:rsidP="00972675">
      <w:pPr>
        <w:pStyle w:val="B1"/>
      </w:pPr>
      <w:r w:rsidRPr="005D2CF1">
        <w:t>-</w:t>
      </w:r>
      <w:r w:rsidRPr="005D2CF1">
        <w:tab/>
        <w:t xml:space="preserve">Service Experience for a Network Slice: Service Experience for a UE or a group of UEs or any UE in a Network </w:t>
      </w:r>
      <w:proofErr w:type="gramStart"/>
      <w:r w:rsidRPr="005D2CF1">
        <w:t>Slice;</w:t>
      </w:r>
      <w:proofErr w:type="gramEnd"/>
    </w:p>
    <w:p w14:paraId="0837BBAD" w14:textId="77777777" w:rsidR="00972675" w:rsidRPr="005D2CF1" w:rsidRDefault="00972675" w:rsidP="00972675">
      <w:pPr>
        <w:pStyle w:val="B1"/>
      </w:pPr>
      <w:r w:rsidRPr="005D2CF1">
        <w:t>-</w:t>
      </w:r>
      <w:r w:rsidRPr="005D2CF1">
        <w:tab/>
        <w:t xml:space="preserve">Service Experience for an Application: Service Experience for a UE or a group of UEs or any UE in an Application or a set of </w:t>
      </w:r>
      <w:proofErr w:type="gramStart"/>
      <w:r w:rsidRPr="005D2CF1">
        <w:t>Applications</w:t>
      </w:r>
      <w:r>
        <w:t>;</w:t>
      </w:r>
      <w:proofErr w:type="gramEnd"/>
    </w:p>
    <w:p w14:paraId="5D278F19" w14:textId="77777777" w:rsidR="00972675" w:rsidRDefault="00972675" w:rsidP="00972675">
      <w:pPr>
        <w:pStyle w:val="B1"/>
      </w:pPr>
      <w:r>
        <w:t>-</w:t>
      </w:r>
      <w:r>
        <w:tab/>
        <w:t>Service Experience for an Edge Application over a UP path: Service experience for a UE or a group UEs or any UE in an Application or a set of Applications over a specific UP path (UPF, DNAI and EC server</w:t>
      </w:r>
      <w:proofErr w:type="gramStart"/>
      <w:r>
        <w:t>);</w:t>
      </w:r>
      <w:proofErr w:type="gramEnd"/>
    </w:p>
    <w:p w14:paraId="51A99536" w14:textId="77777777" w:rsidR="00972675" w:rsidRDefault="00972675" w:rsidP="00972675">
      <w:pPr>
        <w:pStyle w:val="B1"/>
      </w:pPr>
      <w:r>
        <w:lastRenderedPageBreak/>
        <w:t>-</w:t>
      </w:r>
      <w:r>
        <w:tab/>
        <w:t>Service Experience for an Application over a RAT Type or Frequency or both: Service experience for a UE or a group of UEs in an Application or a set of Applications over a RAT Type or over a Frequency or both as defined in Table 6.4.1-1.</w:t>
      </w:r>
    </w:p>
    <w:p w14:paraId="71CE1E5E" w14:textId="77777777" w:rsidR="00972675" w:rsidRDefault="00972675" w:rsidP="00972675">
      <w:pPr>
        <w:pStyle w:val="B1"/>
      </w:pPr>
      <w:r>
        <w:t>-</w:t>
      </w:r>
      <w:r>
        <w:tab/>
        <w:t xml:space="preserve">Service Experience for an Application transferring data over a PDU Session: Service experience for a UE or a group of UEs or any UEs in an Application or a set of Applications </w:t>
      </w:r>
      <w:proofErr w:type="spellStart"/>
      <w:r>
        <w:t>transfering</w:t>
      </w:r>
      <w:proofErr w:type="spellEnd"/>
      <w:r>
        <w:t xml:space="preserve"> data over a PDU Session with PDU Session parameters i.e. S-NSSAI, DNN, PDU Session Type , SSC mode and optionally an Access Type or with combination of PDU Session parameters such as a list of the tuple (PDU Session Type, SSC mode) optionally per Access Type.</w:t>
      </w:r>
    </w:p>
    <w:p w14:paraId="0B6FEF9E" w14:textId="77777777" w:rsidR="00972675" w:rsidRPr="005D2CF1" w:rsidRDefault="00972675" w:rsidP="00972675">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6048306D" w14:textId="77777777" w:rsidR="00972675" w:rsidRPr="005D2CF1" w:rsidRDefault="00972675" w:rsidP="00972675">
      <w:r w:rsidRPr="005D2CF1">
        <w:t>The service consumer may be an NF (</w:t>
      </w:r>
      <w:proofErr w:type="gramStart"/>
      <w:r w:rsidRPr="005D2CF1">
        <w:t>e.g.</w:t>
      </w:r>
      <w:proofErr w:type="gramEnd"/>
      <w:r w:rsidRPr="005D2CF1">
        <w:t xml:space="preserve"> PCF</w:t>
      </w:r>
      <w:r>
        <w:t>, NSSF, AMF, NEF</w:t>
      </w:r>
      <w:r w:rsidRPr="005D2CF1">
        <w:t xml:space="preserve">), </w:t>
      </w:r>
      <w:r>
        <w:t xml:space="preserve">AF, </w:t>
      </w:r>
      <w:r w:rsidRPr="005D2CF1">
        <w:t>or the OAM.</w:t>
      </w:r>
    </w:p>
    <w:p w14:paraId="4C76AFFF" w14:textId="77777777" w:rsidR="00972675" w:rsidRPr="005D2CF1" w:rsidRDefault="00972675" w:rsidP="00972675">
      <w:r w:rsidRPr="005D2CF1">
        <w:t>The consumer of these analytics shall indicate in the request or subscription:</w:t>
      </w:r>
    </w:p>
    <w:p w14:paraId="004AA0C8" w14:textId="77777777" w:rsidR="00972675" w:rsidRPr="005D2CF1" w:rsidRDefault="00972675" w:rsidP="00972675">
      <w:pPr>
        <w:pStyle w:val="B1"/>
      </w:pPr>
      <w:r w:rsidRPr="005D2CF1">
        <w:t>-</w:t>
      </w:r>
      <w:r w:rsidRPr="005D2CF1">
        <w:tab/>
        <w:t>Analytics I</w:t>
      </w:r>
      <w:r>
        <w:t xml:space="preserve">D = </w:t>
      </w:r>
      <w:r w:rsidRPr="005D2CF1">
        <w:t>"Service Experience</w:t>
      </w:r>
      <w:proofErr w:type="gramStart"/>
      <w:r w:rsidRPr="005D2CF1">
        <w:t>";</w:t>
      </w:r>
      <w:proofErr w:type="gramEnd"/>
    </w:p>
    <w:p w14:paraId="4A06D5A6" w14:textId="77777777" w:rsidR="00972675" w:rsidRPr="005D2CF1" w:rsidRDefault="00972675" w:rsidP="00972675">
      <w:pPr>
        <w:pStyle w:val="B1"/>
      </w:pPr>
      <w:r w:rsidRPr="005D2CF1">
        <w:t>-</w:t>
      </w:r>
      <w:r w:rsidRPr="005D2CF1">
        <w:tab/>
        <w:t>Target of Analytics Reporting: one or more SUPI(s) or Internal Group Identifier(s), or "any UE</w:t>
      </w:r>
      <w:proofErr w:type="gramStart"/>
      <w:r w:rsidRPr="005D2CF1">
        <w:t>";</w:t>
      </w:r>
      <w:proofErr w:type="gramEnd"/>
    </w:p>
    <w:p w14:paraId="033F159B" w14:textId="50F4C7BE" w:rsidR="00972675" w:rsidRPr="005D2CF1" w:rsidRDefault="00972675" w:rsidP="00972675">
      <w:pPr>
        <w:pStyle w:val="B1"/>
      </w:pPr>
      <w:r w:rsidRPr="005D2CF1">
        <w:t>-</w:t>
      </w:r>
      <w:r w:rsidRPr="005D2CF1">
        <w:tab/>
        <w:t>Analytics Filter Information as defined in Table 6.4.1-1</w:t>
      </w:r>
      <w:ins w:id="39" w:author="Maria Liang" w:date="2023-07-06T14:37:00Z">
        <w:r w:rsidR="00943095">
          <w:t xml:space="preserve"> and optionally a list of analytics subsets that are re</w:t>
        </w:r>
      </w:ins>
      <w:ins w:id="40" w:author="Maria Liang" w:date="2023-07-06T14:38:00Z">
        <w:r w:rsidR="00943095">
          <w:t xml:space="preserve">quested </w:t>
        </w:r>
      </w:ins>
      <w:ins w:id="41" w:author="Maria Liang" w:date="2023-07-06T14:39:00Z">
        <w:r w:rsidR="00943095">
          <w:t>(see clause 6.4.3</w:t>
        </w:r>
        <w:proofErr w:type="gramStart"/>
        <w:r w:rsidR="00943095">
          <w:t>)</w:t>
        </w:r>
      </w:ins>
      <w:r w:rsidRPr="005D2CF1">
        <w:t>;</w:t>
      </w:r>
      <w:proofErr w:type="gramEnd"/>
    </w:p>
    <w:p w14:paraId="262C8412" w14:textId="77777777" w:rsidR="00972675" w:rsidRPr="005D2CF1" w:rsidRDefault="00972675" w:rsidP="00972675">
      <w:pPr>
        <w:pStyle w:val="B1"/>
      </w:pPr>
      <w:r w:rsidRPr="005D2CF1">
        <w:t>-</w:t>
      </w:r>
      <w:r w:rsidRPr="005D2CF1">
        <w:tab/>
        <w:t xml:space="preserve">optionally, maximum number of objects and maximum number of </w:t>
      </w:r>
      <w:proofErr w:type="gramStart"/>
      <w:r w:rsidRPr="005D2CF1">
        <w:t>SUPIs;</w:t>
      </w:r>
      <w:proofErr w:type="gramEnd"/>
    </w:p>
    <w:p w14:paraId="14D37931" w14:textId="77777777" w:rsidR="00972675" w:rsidRDefault="00972675" w:rsidP="00972675">
      <w:pPr>
        <w:pStyle w:val="B1"/>
      </w:pPr>
      <w:r>
        <w:t>-</w:t>
      </w:r>
      <w:r>
        <w:tab/>
        <w:t xml:space="preserve">optionally, preferred level of accuracy of the </w:t>
      </w:r>
      <w:proofErr w:type="gramStart"/>
      <w:r>
        <w:t>analytics;</w:t>
      </w:r>
      <w:proofErr w:type="gramEnd"/>
    </w:p>
    <w:p w14:paraId="0FDCFE55" w14:textId="3969424E" w:rsidR="00972675" w:rsidDel="00943095" w:rsidRDefault="00972675" w:rsidP="00972675">
      <w:pPr>
        <w:pStyle w:val="B1"/>
        <w:rPr>
          <w:del w:id="42" w:author="Maria Liang" w:date="2023-07-06T14:39:00Z"/>
        </w:rPr>
      </w:pPr>
      <w:del w:id="43" w:author="Maria Liang" w:date="2023-07-06T14:39:00Z">
        <w:r w:rsidDel="00943095">
          <w:delText>-</w:delText>
        </w:r>
        <w:r w:rsidDel="00943095">
          <w:tab/>
          <w:delText>optionally, a list of analytics subsets that are requested (see clause 6.4.3);</w:delText>
        </w:r>
      </w:del>
    </w:p>
    <w:p w14:paraId="2C15B8D4" w14:textId="1BF1102C" w:rsidR="00972675" w:rsidRDefault="00972675" w:rsidP="00972675">
      <w:pPr>
        <w:pStyle w:val="B1"/>
      </w:pPr>
      <w:r>
        <w:t>-</w:t>
      </w:r>
      <w:r>
        <w:tab/>
        <w:t xml:space="preserve">optionally, preferred level of accuracy per analytics </w:t>
      </w:r>
      <w:proofErr w:type="gramStart"/>
      <w:r>
        <w:t>subset;</w:t>
      </w:r>
      <w:proofErr w:type="gramEnd"/>
    </w:p>
    <w:p w14:paraId="58606E76" w14:textId="77777777" w:rsidR="00972675" w:rsidRDefault="00972675" w:rsidP="00972675">
      <w:pPr>
        <w:pStyle w:val="B1"/>
      </w:pPr>
      <w:r>
        <w:t>-</w:t>
      </w:r>
      <w:r>
        <w:tab/>
        <w:t>optionally, preferred order of results for the list of Application Service Experiences and/or Slice instance service experiences: "ascending" or "descending</w:t>
      </w:r>
      <w:proofErr w:type="gramStart"/>
      <w:r>
        <w:t>";</w:t>
      </w:r>
      <w:proofErr w:type="gramEnd"/>
    </w:p>
    <w:p w14:paraId="067A8FB8" w14:textId="77777777" w:rsidR="00972675" w:rsidRDefault="00972675" w:rsidP="00972675">
      <w:pPr>
        <w:pStyle w:val="B1"/>
      </w:pPr>
      <w:r>
        <w:t>-</w:t>
      </w:r>
      <w:r>
        <w:tab/>
        <w:t>optionally, preferred granularity of location information: TA level or cell level or "below cell level</w:t>
      </w:r>
      <w:proofErr w:type="gramStart"/>
      <w:r>
        <w:t>";</w:t>
      </w:r>
      <w:proofErr w:type="gramEnd"/>
    </w:p>
    <w:p w14:paraId="26E83A12" w14:textId="77777777" w:rsidR="00972675" w:rsidRDefault="00972675" w:rsidP="00972675">
      <w:pPr>
        <w:pStyle w:val="B1"/>
      </w:pPr>
      <w:r>
        <w:t>-</w:t>
      </w:r>
      <w:r>
        <w:tab/>
        <w:t xml:space="preserve">Analytics target period that indicates the time window for which the statistics or predictions are </w:t>
      </w:r>
      <w:proofErr w:type="gramStart"/>
      <w:r>
        <w:t>requested;</w:t>
      </w:r>
      <w:proofErr w:type="gramEnd"/>
    </w:p>
    <w:p w14:paraId="36088F2B" w14:textId="77777777" w:rsidR="00972675" w:rsidRDefault="00972675" w:rsidP="00972675">
      <w:pPr>
        <w:pStyle w:val="B1"/>
      </w:pPr>
      <w:r>
        <w:t>-</w:t>
      </w:r>
      <w:r>
        <w:tab/>
        <w:t xml:space="preserve">in a subscription, the Notification Correlation </w:t>
      </w:r>
      <w:proofErr w:type="gramStart"/>
      <w:r>
        <w:t>Id</w:t>
      </w:r>
      <w:proofErr w:type="gramEnd"/>
      <w:r>
        <w:t xml:space="preserve"> and the Notification Target Address; and</w:t>
      </w:r>
    </w:p>
    <w:p w14:paraId="01693B2B" w14:textId="77777777" w:rsidR="00972675" w:rsidRDefault="00972675" w:rsidP="00972675">
      <w:pPr>
        <w:pStyle w:val="B1"/>
      </w:pPr>
      <w:r>
        <w:t>-</w:t>
      </w:r>
      <w:r>
        <w:tab/>
        <w:t xml:space="preserve">optionally, Reporting Thresholds, which apply only for subscriptions and indicate conditions on the Service Experience to be reached </w:t>
      </w:r>
      <w:proofErr w:type="gramStart"/>
      <w:r>
        <w:t>in order to</w:t>
      </w:r>
      <w:proofErr w:type="gramEnd"/>
      <w:r>
        <w:t xml:space="preserve"> be notified by the NWDAF (see Table 6.4.3-1 and Table 6.4.3-2).</w:t>
      </w:r>
    </w:p>
    <w:p w14:paraId="3D0F8C3B" w14:textId="77777777" w:rsidR="00972675" w:rsidRDefault="00972675" w:rsidP="00972675">
      <w:pPr>
        <w:pStyle w:val="NO"/>
      </w:pPr>
      <w:r>
        <w:t>NOTE:</w:t>
      </w:r>
      <w:r>
        <w:tab/>
        <w:t>Definition of "below cell level" is described in clause 6.1.3.</w:t>
      </w:r>
    </w:p>
    <w:p w14:paraId="18838256" w14:textId="77777777" w:rsidR="00972675" w:rsidRPr="005D2CF1" w:rsidRDefault="00972675" w:rsidP="00972675">
      <w:pPr>
        <w:pStyle w:val="TH"/>
      </w:pPr>
      <w:r w:rsidRPr="005D2CF1">
        <w:lastRenderedPageBreak/>
        <w:t>Table 6.4.1-1: Analytics Filter Information related to the observed service experience</w:t>
      </w:r>
    </w:p>
    <w:tbl>
      <w:tblPr>
        <w:tblStyle w:val="TableGrid"/>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972675" w:rsidRPr="005D2CF1" w14:paraId="1E32EA00" w14:textId="77777777" w:rsidTr="003156A3">
        <w:tc>
          <w:tcPr>
            <w:tcW w:w="1271" w:type="dxa"/>
            <w:tcBorders>
              <w:top w:val="single" w:sz="4" w:space="0" w:color="auto"/>
            </w:tcBorders>
            <w:shd w:val="clear" w:color="auto" w:fill="auto"/>
          </w:tcPr>
          <w:p w14:paraId="082BE673" w14:textId="77777777" w:rsidR="00972675" w:rsidRPr="005D2CF1" w:rsidRDefault="00972675" w:rsidP="003156A3">
            <w:pPr>
              <w:pStyle w:val="TAH"/>
            </w:pPr>
            <w:r>
              <w:lastRenderedPageBreak/>
              <w:t>Information</w:t>
            </w:r>
          </w:p>
        </w:tc>
        <w:tc>
          <w:tcPr>
            <w:tcW w:w="2410" w:type="dxa"/>
            <w:tcBorders>
              <w:top w:val="single" w:sz="4" w:space="0" w:color="auto"/>
            </w:tcBorders>
            <w:shd w:val="clear" w:color="auto" w:fill="auto"/>
          </w:tcPr>
          <w:p w14:paraId="17348F04" w14:textId="77777777" w:rsidR="00972675" w:rsidRPr="005D2CF1" w:rsidRDefault="00972675" w:rsidP="003156A3">
            <w:pPr>
              <w:pStyle w:val="TAH"/>
            </w:pPr>
            <w:r>
              <w:t>Description</w:t>
            </w:r>
          </w:p>
        </w:tc>
        <w:tc>
          <w:tcPr>
            <w:tcW w:w="6237" w:type="dxa"/>
            <w:gridSpan w:val="5"/>
            <w:tcBorders>
              <w:top w:val="single" w:sz="4" w:space="0" w:color="auto"/>
            </w:tcBorders>
          </w:tcPr>
          <w:p w14:paraId="565F39A2" w14:textId="77777777" w:rsidR="00972675" w:rsidRDefault="00972675" w:rsidP="003156A3">
            <w:pPr>
              <w:pStyle w:val="TAH"/>
            </w:pPr>
            <w:r>
              <w:t>Mandatory</w:t>
            </w:r>
          </w:p>
        </w:tc>
      </w:tr>
      <w:tr w:rsidR="00972675" w:rsidRPr="005D2CF1" w14:paraId="5430C3F4" w14:textId="77777777" w:rsidTr="003156A3">
        <w:tc>
          <w:tcPr>
            <w:tcW w:w="1271" w:type="dxa"/>
            <w:tcBorders>
              <w:top w:val="nil"/>
            </w:tcBorders>
            <w:shd w:val="clear" w:color="auto" w:fill="auto"/>
          </w:tcPr>
          <w:p w14:paraId="2247B5ED" w14:textId="77777777" w:rsidR="00972675" w:rsidRPr="005D2CF1" w:rsidRDefault="00972675" w:rsidP="003156A3">
            <w:pPr>
              <w:pStyle w:val="TAH"/>
            </w:pPr>
          </w:p>
        </w:tc>
        <w:tc>
          <w:tcPr>
            <w:tcW w:w="2410" w:type="dxa"/>
            <w:tcBorders>
              <w:top w:val="nil"/>
            </w:tcBorders>
            <w:shd w:val="clear" w:color="auto" w:fill="auto"/>
          </w:tcPr>
          <w:p w14:paraId="341B1A38" w14:textId="77777777" w:rsidR="00972675" w:rsidRPr="005D2CF1" w:rsidRDefault="00972675" w:rsidP="003156A3">
            <w:pPr>
              <w:pStyle w:val="TAH"/>
            </w:pPr>
          </w:p>
        </w:tc>
        <w:tc>
          <w:tcPr>
            <w:tcW w:w="1276" w:type="dxa"/>
          </w:tcPr>
          <w:p w14:paraId="0EC99703" w14:textId="77777777" w:rsidR="00972675" w:rsidRPr="005D2CF1" w:rsidRDefault="00972675" w:rsidP="003156A3">
            <w:pPr>
              <w:pStyle w:val="TAH"/>
            </w:pPr>
            <w:r w:rsidRPr="005D2CF1">
              <w:t>Application</w:t>
            </w:r>
          </w:p>
        </w:tc>
        <w:tc>
          <w:tcPr>
            <w:tcW w:w="1134" w:type="dxa"/>
          </w:tcPr>
          <w:p w14:paraId="66B2F833" w14:textId="77777777" w:rsidR="00972675" w:rsidRPr="005D2CF1" w:rsidRDefault="00972675" w:rsidP="003156A3">
            <w:pPr>
              <w:pStyle w:val="TAH"/>
            </w:pPr>
            <w:r w:rsidRPr="005D2CF1">
              <w:t>Network Slice</w:t>
            </w:r>
          </w:p>
        </w:tc>
        <w:tc>
          <w:tcPr>
            <w:tcW w:w="1275" w:type="dxa"/>
          </w:tcPr>
          <w:p w14:paraId="7AE89983" w14:textId="77777777" w:rsidR="00972675" w:rsidRPr="005D2CF1" w:rsidRDefault="00972675" w:rsidP="003156A3">
            <w:pPr>
              <w:pStyle w:val="TAH"/>
            </w:pPr>
            <w:r>
              <w:t>Edge Applications over a UP path</w:t>
            </w:r>
          </w:p>
        </w:tc>
        <w:tc>
          <w:tcPr>
            <w:tcW w:w="1276" w:type="dxa"/>
          </w:tcPr>
          <w:p w14:paraId="48562063" w14:textId="77777777" w:rsidR="00972675" w:rsidRPr="005D2CF1" w:rsidRDefault="00972675" w:rsidP="003156A3">
            <w:pPr>
              <w:pStyle w:val="TAH"/>
            </w:pPr>
            <w:r>
              <w:t>Application over RAT Type and frequency</w:t>
            </w:r>
          </w:p>
        </w:tc>
        <w:tc>
          <w:tcPr>
            <w:tcW w:w="1276" w:type="dxa"/>
          </w:tcPr>
          <w:p w14:paraId="2B256217" w14:textId="77777777" w:rsidR="00972675" w:rsidRDefault="00972675" w:rsidP="003156A3">
            <w:pPr>
              <w:pStyle w:val="TAH"/>
            </w:pPr>
            <w:r>
              <w:t xml:space="preserve">Application </w:t>
            </w:r>
            <w:proofErr w:type="spellStart"/>
            <w:r>
              <w:t>transfering</w:t>
            </w:r>
            <w:proofErr w:type="spellEnd"/>
            <w:r>
              <w:t xml:space="preserve"> data over a PDU Session</w:t>
            </w:r>
          </w:p>
        </w:tc>
      </w:tr>
      <w:tr w:rsidR="00972675" w:rsidRPr="005D2CF1" w14:paraId="3A918043" w14:textId="77777777" w:rsidTr="003156A3">
        <w:tc>
          <w:tcPr>
            <w:tcW w:w="1271" w:type="dxa"/>
          </w:tcPr>
          <w:p w14:paraId="6DDA38EF" w14:textId="77777777" w:rsidR="00972675" w:rsidRPr="005D2CF1" w:rsidRDefault="00972675" w:rsidP="003156A3">
            <w:pPr>
              <w:pStyle w:val="TAL"/>
            </w:pPr>
            <w:r w:rsidRPr="005D2CF1">
              <w:t>Application ID (0...max)</w:t>
            </w:r>
          </w:p>
        </w:tc>
        <w:tc>
          <w:tcPr>
            <w:tcW w:w="2410" w:type="dxa"/>
          </w:tcPr>
          <w:p w14:paraId="67C72C19" w14:textId="77777777" w:rsidR="00972675" w:rsidRPr="005D2CF1" w:rsidRDefault="00972675" w:rsidP="003156A3">
            <w:pPr>
              <w:pStyle w:val="TAL"/>
            </w:pPr>
            <w:r w:rsidRPr="005D2CF1">
              <w:t>The identification of the application(s) for which the analytics information is subscribed or requested.</w:t>
            </w:r>
          </w:p>
        </w:tc>
        <w:tc>
          <w:tcPr>
            <w:tcW w:w="1276" w:type="dxa"/>
          </w:tcPr>
          <w:p w14:paraId="5EF39DE9" w14:textId="77777777" w:rsidR="00972675" w:rsidRPr="005D2CF1" w:rsidRDefault="00972675" w:rsidP="003156A3">
            <w:pPr>
              <w:pStyle w:val="TAC"/>
            </w:pPr>
            <w:r w:rsidRPr="005D2CF1">
              <w:t>Y</w:t>
            </w:r>
          </w:p>
        </w:tc>
        <w:tc>
          <w:tcPr>
            <w:tcW w:w="1134" w:type="dxa"/>
          </w:tcPr>
          <w:p w14:paraId="42FDE3E3" w14:textId="77777777" w:rsidR="00972675" w:rsidRPr="005D2CF1" w:rsidRDefault="00972675" w:rsidP="003156A3">
            <w:pPr>
              <w:pStyle w:val="TAC"/>
            </w:pPr>
            <w:r w:rsidRPr="005D2CF1">
              <w:t>N</w:t>
            </w:r>
          </w:p>
        </w:tc>
        <w:tc>
          <w:tcPr>
            <w:tcW w:w="1275" w:type="dxa"/>
          </w:tcPr>
          <w:p w14:paraId="211C590D" w14:textId="77777777" w:rsidR="00972675" w:rsidRPr="005D2CF1" w:rsidRDefault="00972675" w:rsidP="003156A3">
            <w:pPr>
              <w:pStyle w:val="TAC"/>
            </w:pPr>
            <w:r w:rsidRPr="0030759D" w:rsidDel="00F33311">
              <w:t>Y</w:t>
            </w:r>
          </w:p>
        </w:tc>
        <w:tc>
          <w:tcPr>
            <w:tcW w:w="1276" w:type="dxa"/>
          </w:tcPr>
          <w:p w14:paraId="57911C8A" w14:textId="77777777" w:rsidR="00972675" w:rsidRPr="005D2CF1" w:rsidRDefault="00972675" w:rsidP="003156A3">
            <w:pPr>
              <w:pStyle w:val="TAC"/>
            </w:pPr>
            <w:r>
              <w:rPr>
                <w:rFonts w:hint="eastAsia"/>
                <w:lang w:eastAsia="zh-CN"/>
              </w:rPr>
              <w:t>Y</w:t>
            </w:r>
          </w:p>
        </w:tc>
        <w:tc>
          <w:tcPr>
            <w:tcW w:w="1276" w:type="dxa"/>
          </w:tcPr>
          <w:p w14:paraId="7500CBA5" w14:textId="77777777" w:rsidR="00972675" w:rsidRDefault="00972675" w:rsidP="003156A3">
            <w:pPr>
              <w:pStyle w:val="TAC"/>
              <w:rPr>
                <w:lang w:eastAsia="zh-CN"/>
              </w:rPr>
            </w:pPr>
            <w:r w:rsidRPr="005D2CF1">
              <w:t>Y</w:t>
            </w:r>
          </w:p>
        </w:tc>
      </w:tr>
      <w:tr w:rsidR="00972675" w:rsidRPr="005D2CF1" w14:paraId="43291465" w14:textId="77777777" w:rsidTr="003156A3">
        <w:tc>
          <w:tcPr>
            <w:tcW w:w="1271" w:type="dxa"/>
          </w:tcPr>
          <w:p w14:paraId="7AF265F9" w14:textId="77777777" w:rsidR="00972675" w:rsidRDefault="00972675" w:rsidP="003156A3">
            <w:pPr>
              <w:pStyle w:val="TAL"/>
            </w:pPr>
            <w:r w:rsidRPr="005D2CF1">
              <w:t>S-NSSAI</w:t>
            </w:r>
          </w:p>
          <w:p w14:paraId="403F0747" w14:textId="77777777" w:rsidR="00972675" w:rsidRPr="005D2CF1" w:rsidRDefault="00972675" w:rsidP="003156A3">
            <w:pPr>
              <w:pStyle w:val="TAL"/>
            </w:pPr>
            <w:r>
              <w:t>(NOTE 3)</w:t>
            </w:r>
          </w:p>
        </w:tc>
        <w:tc>
          <w:tcPr>
            <w:tcW w:w="2410" w:type="dxa"/>
          </w:tcPr>
          <w:p w14:paraId="4D071884" w14:textId="77777777" w:rsidR="00972675" w:rsidRDefault="00972675" w:rsidP="003156A3">
            <w:pPr>
              <w:pStyle w:val="TAL"/>
            </w:pPr>
            <w:r>
              <w:t xml:space="preserve">When requesting Service Experience for a Network Slice: identifies </w:t>
            </w:r>
            <w:r w:rsidRPr="005D2CF1">
              <w:t>the Network Slice for which analytics information is subscribed or requested.</w:t>
            </w:r>
          </w:p>
          <w:p w14:paraId="2444651C" w14:textId="77777777" w:rsidR="00972675" w:rsidRPr="005D2CF1" w:rsidRDefault="00972675" w:rsidP="003156A3">
            <w:pPr>
              <w:pStyle w:val="TAL"/>
            </w:pPr>
            <w:r>
              <w:t xml:space="preserve">When requesting Service Experience for an </w:t>
            </w:r>
            <w:proofErr w:type="gramStart"/>
            <w:r>
              <w:t>Application:</w:t>
            </w:r>
            <w:proofErr w:type="gramEnd"/>
            <w:r>
              <w:t xml:space="preserve"> identifies the S-NSSAI used to access the application together with the DNN listed below.</w:t>
            </w:r>
          </w:p>
        </w:tc>
        <w:tc>
          <w:tcPr>
            <w:tcW w:w="1276" w:type="dxa"/>
          </w:tcPr>
          <w:p w14:paraId="6EE79EE3" w14:textId="77777777" w:rsidR="00972675" w:rsidRPr="005D2CF1" w:rsidRDefault="00972675" w:rsidP="003156A3">
            <w:pPr>
              <w:pStyle w:val="TAC"/>
            </w:pPr>
            <w:r w:rsidRPr="005D2CF1">
              <w:t>N</w:t>
            </w:r>
          </w:p>
        </w:tc>
        <w:tc>
          <w:tcPr>
            <w:tcW w:w="1134" w:type="dxa"/>
          </w:tcPr>
          <w:p w14:paraId="46C761C0" w14:textId="77777777" w:rsidR="00972675" w:rsidRPr="005D2CF1" w:rsidRDefault="00972675" w:rsidP="003156A3">
            <w:pPr>
              <w:pStyle w:val="TAC"/>
            </w:pPr>
            <w:r w:rsidRPr="005D2CF1">
              <w:t>Y</w:t>
            </w:r>
          </w:p>
        </w:tc>
        <w:tc>
          <w:tcPr>
            <w:tcW w:w="1275" w:type="dxa"/>
          </w:tcPr>
          <w:p w14:paraId="69FDE32E" w14:textId="77777777" w:rsidR="00972675" w:rsidRPr="005D2CF1" w:rsidRDefault="00972675" w:rsidP="003156A3">
            <w:pPr>
              <w:pStyle w:val="TAC"/>
            </w:pPr>
            <w:r w:rsidRPr="0030759D">
              <w:t>N</w:t>
            </w:r>
          </w:p>
        </w:tc>
        <w:tc>
          <w:tcPr>
            <w:tcW w:w="1276" w:type="dxa"/>
          </w:tcPr>
          <w:p w14:paraId="4C015325" w14:textId="77777777" w:rsidR="00972675" w:rsidRPr="005D2CF1" w:rsidRDefault="00972675" w:rsidP="003156A3">
            <w:pPr>
              <w:pStyle w:val="TAC"/>
            </w:pPr>
            <w:r>
              <w:rPr>
                <w:rFonts w:hint="eastAsia"/>
                <w:lang w:eastAsia="zh-CN"/>
              </w:rPr>
              <w:t>N</w:t>
            </w:r>
          </w:p>
        </w:tc>
        <w:tc>
          <w:tcPr>
            <w:tcW w:w="1276" w:type="dxa"/>
          </w:tcPr>
          <w:p w14:paraId="69DFA0CF" w14:textId="77777777" w:rsidR="00972675" w:rsidRDefault="00972675" w:rsidP="003156A3">
            <w:pPr>
              <w:pStyle w:val="TAC"/>
              <w:rPr>
                <w:lang w:eastAsia="zh-CN"/>
              </w:rPr>
            </w:pPr>
            <w:r>
              <w:t>C</w:t>
            </w:r>
          </w:p>
        </w:tc>
      </w:tr>
      <w:tr w:rsidR="00972675" w:rsidRPr="005D2CF1" w14:paraId="41E96E18" w14:textId="77777777" w:rsidTr="003156A3">
        <w:tc>
          <w:tcPr>
            <w:tcW w:w="1271" w:type="dxa"/>
          </w:tcPr>
          <w:p w14:paraId="1A002F73" w14:textId="77777777" w:rsidR="00972675" w:rsidRPr="005D2CF1" w:rsidRDefault="00972675" w:rsidP="003156A3">
            <w:pPr>
              <w:pStyle w:val="TAL"/>
            </w:pPr>
            <w:r w:rsidRPr="005D2CF1">
              <w:t>NSI ID(s)</w:t>
            </w:r>
          </w:p>
        </w:tc>
        <w:tc>
          <w:tcPr>
            <w:tcW w:w="2410" w:type="dxa"/>
          </w:tcPr>
          <w:p w14:paraId="14291091" w14:textId="77777777" w:rsidR="00972675" w:rsidRPr="005D2CF1" w:rsidRDefault="00972675" w:rsidP="003156A3">
            <w:pPr>
              <w:pStyle w:val="TAL"/>
            </w:pPr>
            <w:r w:rsidRPr="005D2CF1">
              <w:t>Identifies the Network Slice instance(s) for which analytics information is subscribed or requested.</w:t>
            </w:r>
          </w:p>
        </w:tc>
        <w:tc>
          <w:tcPr>
            <w:tcW w:w="1276" w:type="dxa"/>
          </w:tcPr>
          <w:p w14:paraId="066D5096" w14:textId="77777777" w:rsidR="00972675" w:rsidRPr="005D2CF1" w:rsidRDefault="00972675" w:rsidP="003156A3">
            <w:pPr>
              <w:pStyle w:val="TAC"/>
            </w:pPr>
            <w:r w:rsidRPr="005D2CF1">
              <w:t>N</w:t>
            </w:r>
          </w:p>
        </w:tc>
        <w:tc>
          <w:tcPr>
            <w:tcW w:w="1134" w:type="dxa"/>
          </w:tcPr>
          <w:p w14:paraId="2AB95007" w14:textId="77777777" w:rsidR="00972675" w:rsidRPr="005D2CF1" w:rsidRDefault="00972675" w:rsidP="003156A3">
            <w:pPr>
              <w:pStyle w:val="TAC"/>
            </w:pPr>
            <w:r w:rsidRPr="005D2CF1">
              <w:t>N</w:t>
            </w:r>
          </w:p>
        </w:tc>
        <w:tc>
          <w:tcPr>
            <w:tcW w:w="1275" w:type="dxa"/>
          </w:tcPr>
          <w:p w14:paraId="223FE59A" w14:textId="77777777" w:rsidR="00972675" w:rsidRPr="005D2CF1" w:rsidRDefault="00972675" w:rsidP="003156A3">
            <w:pPr>
              <w:pStyle w:val="TAC"/>
            </w:pPr>
            <w:r w:rsidRPr="0030759D">
              <w:t>N</w:t>
            </w:r>
          </w:p>
        </w:tc>
        <w:tc>
          <w:tcPr>
            <w:tcW w:w="1276" w:type="dxa"/>
          </w:tcPr>
          <w:p w14:paraId="0857FC3F" w14:textId="77777777" w:rsidR="00972675" w:rsidRPr="005D2CF1" w:rsidRDefault="00972675" w:rsidP="003156A3">
            <w:pPr>
              <w:pStyle w:val="TAC"/>
            </w:pPr>
            <w:r>
              <w:rPr>
                <w:rFonts w:hint="eastAsia"/>
                <w:lang w:eastAsia="zh-CN"/>
              </w:rPr>
              <w:t>N</w:t>
            </w:r>
          </w:p>
        </w:tc>
        <w:tc>
          <w:tcPr>
            <w:tcW w:w="1276" w:type="dxa"/>
          </w:tcPr>
          <w:p w14:paraId="3274B250" w14:textId="77777777" w:rsidR="00972675" w:rsidRDefault="00972675" w:rsidP="003156A3">
            <w:pPr>
              <w:pStyle w:val="TAC"/>
              <w:rPr>
                <w:lang w:eastAsia="zh-CN"/>
              </w:rPr>
            </w:pPr>
            <w:r>
              <w:rPr>
                <w:rFonts w:hint="eastAsia"/>
                <w:lang w:eastAsia="zh-CN"/>
              </w:rPr>
              <w:t>N</w:t>
            </w:r>
          </w:p>
        </w:tc>
      </w:tr>
      <w:tr w:rsidR="00972675" w:rsidRPr="005D2CF1" w14:paraId="7F56F223" w14:textId="77777777" w:rsidTr="003156A3">
        <w:tc>
          <w:tcPr>
            <w:tcW w:w="1271" w:type="dxa"/>
          </w:tcPr>
          <w:p w14:paraId="3331700D" w14:textId="77777777" w:rsidR="00972675" w:rsidRDefault="00972675" w:rsidP="003156A3">
            <w:pPr>
              <w:pStyle w:val="TAL"/>
            </w:pPr>
            <w:r w:rsidRPr="005D2CF1">
              <w:t>Area of Interest</w:t>
            </w:r>
          </w:p>
          <w:p w14:paraId="0AA47AB1" w14:textId="77777777" w:rsidR="00972675" w:rsidRPr="005D2CF1" w:rsidRDefault="00972675" w:rsidP="003156A3">
            <w:pPr>
              <w:pStyle w:val="TAL"/>
            </w:pPr>
            <w:r>
              <w:t>(NOTE 6)</w:t>
            </w:r>
          </w:p>
        </w:tc>
        <w:tc>
          <w:tcPr>
            <w:tcW w:w="2410" w:type="dxa"/>
          </w:tcPr>
          <w:p w14:paraId="63039537" w14:textId="77777777" w:rsidR="00972675" w:rsidRPr="005D2CF1" w:rsidRDefault="00972675" w:rsidP="003156A3">
            <w:pPr>
              <w:pStyle w:val="TAL"/>
            </w:pPr>
            <w:r w:rsidRPr="005D2CF1">
              <w:t>Identifies the Area (</w:t>
            </w:r>
            <w:proofErr w:type="gramStart"/>
            <w:r w:rsidRPr="005D2CF1">
              <w:t>i.e.</w:t>
            </w:r>
            <w:proofErr w:type="gramEnd"/>
            <w:r w:rsidRPr="005D2CF1">
              <w:t xml:space="preserve"> set of TAIs), as defined in TS 23.501 [2] for which the analytics information is subscribed or requested.</w:t>
            </w:r>
          </w:p>
        </w:tc>
        <w:tc>
          <w:tcPr>
            <w:tcW w:w="1276" w:type="dxa"/>
          </w:tcPr>
          <w:p w14:paraId="1B8052AC" w14:textId="77777777" w:rsidR="00972675" w:rsidRPr="005D2CF1" w:rsidRDefault="00972675" w:rsidP="003156A3">
            <w:pPr>
              <w:pStyle w:val="TAC"/>
            </w:pPr>
            <w:r w:rsidRPr="005D2CF1">
              <w:t>N</w:t>
            </w:r>
          </w:p>
        </w:tc>
        <w:tc>
          <w:tcPr>
            <w:tcW w:w="1134" w:type="dxa"/>
          </w:tcPr>
          <w:p w14:paraId="24F05558" w14:textId="77777777" w:rsidR="00972675" w:rsidRPr="005D2CF1" w:rsidRDefault="00972675" w:rsidP="003156A3">
            <w:pPr>
              <w:pStyle w:val="TAC"/>
            </w:pPr>
            <w:r w:rsidRPr="005D2CF1">
              <w:t>N</w:t>
            </w:r>
          </w:p>
        </w:tc>
        <w:tc>
          <w:tcPr>
            <w:tcW w:w="1275" w:type="dxa"/>
          </w:tcPr>
          <w:p w14:paraId="3306E809" w14:textId="77777777" w:rsidR="00972675" w:rsidRPr="005D2CF1" w:rsidRDefault="00972675" w:rsidP="003156A3">
            <w:pPr>
              <w:pStyle w:val="TAC"/>
            </w:pPr>
            <w:r w:rsidRPr="0030759D">
              <w:t>N</w:t>
            </w:r>
          </w:p>
        </w:tc>
        <w:tc>
          <w:tcPr>
            <w:tcW w:w="1276" w:type="dxa"/>
          </w:tcPr>
          <w:p w14:paraId="2B007DA8" w14:textId="77777777" w:rsidR="00972675" w:rsidRPr="005D2CF1" w:rsidRDefault="00972675" w:rsidP="003156A3">
            <w:pPr>
              <w:pStyle w:val="TAC"/>
            </w:pPr>
            <w:r>
              <w:rPr>
                <w:rFonts w:hint="eastAsia"/>
                <w:lang w:eastAsia="zh-CN"/>
              </w:rPr>
              <w:t>N</w:t>
            </w:r>
          </w:p>
        </w:tc>
        <w:tc>
          <w:tcPr>
            <w:tcW w:w="1276" w:type="dxa"/>
          </w:tcPr>
          <w:p w14:paraId="4CE16E72" w14:textId="77777777" w:rsidR="00972675" w:rsidRDefault="00972675" w:rsidP="003156A3">
            <w:pPr>
              <w:pStyle w:val="TAC"/>
              <w:rPr>
                <w:lang w:eastAsia="zh-CN"/>
              </w:rPr>
            </w:pPr>
            <w:r>
              <w:rPr>
                <w:rFonts w:hint="eastAsia"/>
                <w:lang w:eastAsia="zh-CN"/>
              </w:rPr>
              <w:t>N</w:t>
            </w:r>
          </w:p>
        </w:tc>
      </w:tr>
      <w:tr w:rsidR="00972675" w:rsidRPr="005D2CF1" w14:paraId="6BA37066" w14:textId="77777777" w:rsidTr="003156A3">
        <w:tc>
          <w:tcPr>
            <w:tcW w:w="1271" w:type="dxa"/>
          </w:tcPr>
          <w:p w14:paraId="45942A0B" w14:textId="77777777" w:rsidR="00972675" w:rsidRDefault="00972675" w:rsidP="003156A3">
            <w:pPr>
              <w:pStyle w:val="TAL"/>
            </w:pPr>
            <w:r w:rsidRPr="005D2CF1">
              <w:t>DNN</w:t>
            </w:r>
          </w:p>
          <w:p w14:paraId="601DAF40" w14:textId="77777777" w:rsidR="00972675" w:rsidRPr="005D2CF1" w:rsidRDefault="00972675" w:rsidP="003156A3">
            <w:pPr>
              <w:pStyle w:val="TAL"/>
            </w:pPr>
            <w:r>
              <w:t>(NOTE 3)</w:t>
            </w:r>
          </w:p>
        </w:tc>
        <w:tc>
          <w:tcPr>
            <w:tcW w:w="2410" w:type="dxa"/>
          </w:tcPr>
          <w:p w14:paraId="6DD9207C" w14:textId="77777777" w:rsidR="00972675" w:rsidRPr="005D2CF1" w:rsidRDefault="00972675" w:rsidP="003156A3">
            <w:pPr>
              <w:pStyle w:val="TAL"/>
            </w:pPr>
            <w:r>
              <w:t xml:space="preserve">When requesting Service Experience for an Application, this is the </w:t>
            </w:r>
            <w:r w:rsidRPr="005D2CF1">
              <w:t>DNN to access the application.</w:t>
            </w:r>
          </w:p>
        </w:tc>
        <w:tc>
          <w:tcPr>
            <w:tcW w:w="1276" w:type="dxa"/>
          </w:tcPr>
          <w:p w14:paraId="3DC02703" w14:textId="77777777" w:rsidR="00972675" w:rsidRPr="005D2CF1" w:rsidRDefault="00972675" w:rsidP="003156A3">
            <w:pPr>
              <w:pStyle w:val="TAC"/>
            </w:pPr>
            <w:r w:rsidRPr="005D2CF1">
              <w:t>N</w:t>
            </w:r>
          </w:p>
        </w:tc>
        <w:tc>
          <w:tcPr>
            <w:tcW w:w="1134" w:type="dxa"/>
          </w:tcPr>
          <w:p w14:paraId="0FA58292" w14:textId="77777777" w:rsidR="00972675" w:rsidRPr="005D2CF1" w:rsidRDefault="00972675" w:rsidP="003156A3">
            <w:pPr>
              <w:pStyle w:val="TAC"/>
            </w:pPr>
            <w:r w:rsidRPr="005D2CF1">
              <w:t>N</w:t>
            </w:r>
          </w:p>
        </w:tc>
        <w:tc>
          <w:tcPr>
            <w:tcW w:w="1275" w:type="dxa"/>
          </w:tcPr>
          <w:p w14:paraId="5B8EE4C4" w14:textId="77777777" w:rsidR="00972675" w:rsidRPr="005D2CF1" w:rsidRDefault="00972675" w:rsidP="003156A3">
            <w:pPr>
              <w:pStyle w:val="TAC"/>
            </w:pPr>
            <w:r w:rsidRPr="0030759D">
              <w:t>N</w:t>
            </w:r>
          </w:p>
        </w:tc>
        <w:tc>
          <w:tcPr>
            <w:tcW w:w="1276" w:type="dxa"/>
          </w:tcPr>
          <w:p w14:paraId="13EB2938" w14:textId="77777777" w:rsidR="00972675" w:rsidRPr="005D2CF1" w:rsidRDefault="00972675" w:rsidP="003156A3">
            <w:pPr>
              <w:pStyle w:val="TAC"/>
            </w:pPr>
            <w:r>
              <w:rPr>
                <w:rFonts w:hint="eastAsia"/>
                <w:lang w:eastAsia="zh-CN"/>
              </w:rPr>
              <w:t>N</w:t>
            </w:r>
          </w:p>
        </w:tc>
        <w:tc>
          <w:tcPr>
            <w:tcW w:w="1276" w:type="dxa"/>
          </w:tcPr>
          <w:p w14:paraId="3F99000B" w14:textId="77777777" w:rsidR="00972675" w:rsidRDefault="00972675" w:rsidP="003156A3">
            <w:pPr>
              <w:pStyle w:val="TAC"/>
              <w:rPr>
                <w:lang w:eastAsia="zh-CN"/>
              </w:rPr>
            </w:pPr>
            <w:r>
              <w:t>C</w:t>
            </w:r>
          </w:p>
        </w:tc>
      </w:tr>
      <w:tr w:rsidR="00972675" w:rsidRPr="005D2CF1" w14:paraId="75C5E655" w14:textId="77777777" w:rsidTr="003156A3">
        <w:tc>
          <w:tcPr>
            <w:tcW w:w="1271" w:type="dxa"/>
          </w:tcPr>
          <w:p w14:paraId="781BE10D" w14:textId="77777777" w:rsidR="00972675" w:rsidRDefault="00972675" w:rsidP="003156A3">
            <w:pPr>
              <w:pStyle w:val="TAL"/>
            </w:pPr>
            <w:r w:rsidRPr="005D2CF1">
              <w:t>DNAI</w:t>
            </w:r>
          </w:p>
          <w:p w14:paraId="6095B46B" w14:textId="77777777" w:rsidR="00972675" w:rsidRPr="005D2CF1" w:rsidRDefault="00972675" w:rsidP="003156A3">
            <w:pPr>
              <w:pStyle w:val="TAL"/>
            </w:pPr>
            <w:r>
              <w:t>(NOTE 1)</w:t>
            </w:r>
          </w:p>
        </w:tc>
        <w:tc>
          <w:tcPr>
            <w:tcW w:w="2410" w:type="dxa"/>
          </w:tcPr>
          <w:p w14:paraId="6A376115" w14:textId="77777777" w:rsidR="00972675" w:rsidRPr="005D2CF1" w:rsidRDefault="00972675" w:rsidP="003156A3">
            <w:pPr>
              <w:pStyle w:val="TAL"/>
            </w:pPr>
            <w:r w:rsidRPr="005D2CF1">
              <w:t>Identifier of a user plane access to one or more DN(s) where applications are deployed as defined in TS 23.501 [2].</w:t>
            </w:r>
          </w:p>
        </w:tc>
        <w:tc>
          <w:tcPr>
            <w:tcW w:w="1276" w:type="dxa"/>
          </w:tcPr>
          <w:p w14:paraId="69945844" w14:textId="77777777" w:rsidR="00972675" w:rsidRPr="005D2CF1" w:rsidRDefault="00972675" w:rsidP="003156A3">
            <w:pPr>
              <w:pStyle w:val="TAC"/>
            </w:pPr>
            <w:r w:rsidRPr="005D2CF1">
              <w:t>N</w:t>
            </w:r>
          </w:p>
        </w:tc>
        <w:tc>
          <w:tcPr>
            <w:tcW w:w="1134" w:type="dxa"/>
          </w:tcPr>
          <w:p w14:paraId="7B0B0948" w14:textId="77777777" w:rsidR="00972675" w:rsidRPr="005D2CF1" w:rsidRDefault="00972675" w:rsidP="003156A3">
            <w:pPr>
              <w:pStyle w:val="TAC"/>
            </w:pPr>
            <w:r w:rsidRPr="005D2CF1">
              <w:t>N</w:t>
            </w:r>
          </w:p>
        </w:tc>
        <w:tc>
          <w:tcPr>
            <w:tcW w:w="1275" w:type="dxa"/>
          </w:tcPr>
          <w:p w14:paraId="71701487" w14:textId="77777777" w:rsidR="00972675" w:rsidRPr="005D2CF1" w:rsidRDefault="00972675" w:rsidP="003156A3">
            <w:pPr>
              <w:pStyle w:val="TAC"/>
            </w:pPr>
            <w:r w:rsidRPr="0030759D">
              <w:t>Y</w:t>
            </w:r>
          </w:p>
        </w:tc>
        <w:tc>
          <w:tcPr>
            <w:tcW w:w="1276" w:type="dxa"/>
          </w:tcPr>
          <w:p w14:paraId="73D0652B" w14:textId="77777777" w:rsidR="00972675" w:rsidRPr="005D2CF1" w:rsidRDefault="00972675" w:rsidP="003156A3">
            <w:pPr>
              <w:pStyle w:val="TAC"/>
            </w:pPr>
            <w:r>
              <w:rPr>
                <w:rFonts w:hint="eastAsia"/>
                <w:lang w:eastAsia="zh-CN"/>
              </w:rPr>
              <w:t>N</w:t>
            </w:r>
          </w:p>
        </w:tc>
        <w:tc>
          <w:tcPr>
            <w:tcW w:w="1276" w:type="dxa"/>
          </w:tcPr>
          <w:p w14:paraId="1CC612A4" w14:textId="77777777" w:rsidR="00972675" w:rsidRDefault="00972675" w:rsidP="003156A3">
            <w:pPr>
              <w:pStyle w:val="TAC"/>
              <w:rPr>
                <w:lang w:eastAsia="zh-CN"/>
              </w:rPr>
            </w:pPr>
            <w:r>
              <w:rPr>
                <w:rFonts w:hint="eastAsia"/>
                <w:lang w:eastAsia="zh-CN"/>
              </w:rPr>
              <w:t>N</w:t>
            </w:r>
          </w:p>
        </w:tc>
      </w:tr>
      <w:tr w:rsidR="00972675" w:rsidRPr="005D2CF1" w14:paraId="76B26F2F" w14:textId="77777777" w:rsidTr="003156A3">
        <w:tc>
          <w:tcPr>
            <w:tcW w:w="1271" w:type="dxa"/>
          </w:tcPr>
          <w:p w14:paraId="44223308" w14:textId="77777777" w:rsidR="00972675" w:rsidRDefault="00972675" w:rsidP="003156A3">
            <w:pPr>
              <w:pStyle w:val="TAL"/>
            </w:pPr>
            <w:r>
              <w:t>RAT Type</w:t>
            </w:r>
          </w:p>
          <w:p w14:paraId="6F0C7FF6" w14:textId="77777777" w:rsidR="00972675" w:rsidRPr="005D2CF1" w:rsidRDefault="00972675" w:rsidP="003156A3">
            <w:pPr>
              <w:pStyle w:val="TAL"/>
            </w:pPr>
            <w:r>
              <w:t>(NOTE 2)</w:t>
            </w:r>
          </w:p>
        </w:tc>
        <w:tc>
          <w:tcPr>
            <w:tcW w:w="2410" w:type="dxa"/>
          </w:tcPr>
          <w:p w14:paraId="4D95FA33" w14:textId="77777777" w:rsidR="00972675" w:rsidRPr="005D2CF1" w:rsidRDefault="00972675" w:rsidP="003156A3">
            <w:pPr>
              <w:pStyle w:val="TAL"/>
            </w:pPr>
            <w:r>
              <w:t>Identifies the RAT type.</w:t>
            </w:r>
          </w:p>
        </w:tc>
        <w:tc>
          <w:tcPr>
            <w:tcW w:w="1276" w:type="dxa"/>
          </w:tcPr>
          <w:p w14:paraId="0DAC5DDB" w14:textId="77777777" w:rsidR="00972675" w:rsidRPr="005D2CF1" w:rsidRDefault="00972675" w:rsidP="003156A3">
            <w:pPr>
              <w:pStyle w:val="TAC"/>
            </w:pPr>
            <w:r w:rsidRPr="005D2CF1">
              <w:t>N</w:t>
            </w:r>
          </w:p>
        </w:tc>
        <w:tc>
          <w:tcPr>
            <w:tcW w:w="1134" w:type="dxa"/>
          </w:tcPr>
          <w:p w14:paraId="2899608B" w14:textId="77777777" w:rsidR="00972675" w:rsidRPr="005D2CF1" w:rsidRDefault="00972675" w:rsidP="003156A3">
            <w:pPr>
              <w:pStyle w:val="TAC"/>
            </w:pPr>
            <w:r w:rsidRPr="005D2CF1">
              <w:t>N</w:t>
            </w:r>
          </w:p>
        </w:tc>
        <w:tc>
          <w:tcPr>
            <w:tcW w:w="1275" w:type="dxa"/>
          </w:tcPr>
          <w:p w14:paraId="1F198100" w14:textId="77777777" w:rsidR="00972675" w:rsidRPr="005D2CF1" w:rsidRDefault="00972675" w:rsidP="003156A3">
            <w:pPr>
              <w:pStyle w:val="TAC"/>
            </w:pPr>
            <w:r w:rsidRPr="005D2CF1">
              <w:t>N</w:t>
            </w:r>
          </w:p>
        </w:tc>
        <w:tc>
          <w:tcPr>
            <w:tcW w:w="1276" w:type="dxa"/>
          </w:tcPr>
          <w:p w14:paraId="3076A1EF" w14:textId="77777777" w:rsidR="00972675" w:rsidRPr="005D2CF1" w:rsidRDefault="00972675" w:rsidP="003156A3">
            <w:pPr>
              <w:pStyle w:val="TAC"/>
            </w:pPr>
            <w:r>
              <w:rPr>
                <w:rFonts w:hint="eastAsia"/>
                <w:lang w:eastAsia="zh-CN"/>
              </w:rPr>
              <w:t>Y</w:t>
            </w:r>
          </w:p>
        </w:tc>
        <w:tc>
          <w:tcPr>
            <w:tcW w:w="1276" w:type="dxa"/>
          </w:tcPr>
          <w:p w14:paraId="522F2BDC" w14:textId="77777777" w:rsidR="00972675" w:rsidRDefault="00972675" w:rsidP="003156A3">
            <w:pPr>
              <w:pStyle w:val="TAC"/>
              <w:rPr>
                <w:lang w:eastAsia="zh-CN"/>
              </w:rPr>
            </w:pPr>
            <w:r>
              <w:rPr>
                <w:rFonts w:hint="eastAsia"/>
                <w:lang w:eastAsia="zh-CN"/>
              </w:rPr>
              <w:t>N</w:t>
            </w:r>
          </w:p>
        </w:tc>
      </w:tr>
      <w:tr w:rsidR="00972675" w:rsidRPr="005D2CF1" w14:paraId="4C74B33C" w14:textId="77777777" w:rsidTr="003156A3">
        <w:tc>
          <w:tcPr>
            <w:tcW w:w="1271" w:type="dxa"/>
          </w:tcPr>
          <w:p w14:paraId="36605D3A" w14:textId="77777777" w:rsidR="00972675" w:rsidRDefault="00972675" w:rsidP="003156A3">
            <w:pPr>
              <w:pStyle w:val="TAL"/>
            </w:pPr>
            <w:r>
              <w:t>Frequency</w:t>
            </w:r>
          </w:p>
          <w:p w14:paraId="29E55D5A" w14:textId="77777777" w:rsidR="00972675" w:rsidRPr="005D2CF1" w:rsidRDefault="00972675" w:rsidP="003156A3">
            <w:pPr>
              <w:pStyle w:val="TAL"/>
            </w:pPr>
            <w:r>
              <w:t>(NOTE 2)</w:t>
            </w:r>
          </w:p>
        </w:tc>
        <w:tc>
          <w:tcPr>
            <w:tcW w:w="2410" w:type="dxa"/>
          </w:tcPr>
          <w:p w14:paraId="5F3B1305" w14:textId="77777777" w:rsidR="00972675" w:rsidRPr="005D2CF1" w:rsidRDefault="00972675" w:rsidP="003156A3">
            <w:pPr>
              <w:pStyle w:val="TAL"/>
            </w:pPr>
            <w:r>
              <w:t>Identifies the Frequency value(s) (</w:t>
            </w:r>
            <w:proofErr w:type="gramStart"/>
            <w:r>
              <w:t>e.g.</w:t>
            </w:r>
            <w:proofErr w:type="gramEnd"/>
            <w:r>
              <w:t xml:space="preserve"> high, low).</w:t>
            </w:r>
          </w:p>
        </w:tc>
        <w:tc>
          <w:tcPr>
            <w:tcW w:w="1276" w:type="dxa"/>
          </w:tcPr>
          <w:p w14:paraId="78559209" w14:textId="77777777" w:rsidR="00972675" w:rsidRPr="005D2CF1" w:rsidRDefault="00972675" w:rsidP="003156A3">
            <w:pPr>
              <w:pStyle w:val="TAC"/>
            </w:pPr>
            <w:r w:rsidRPr="005D2CF1">
              <w:t>N</w:t>
            </w:r>
          </w:p>
        </w:tc>
        <w:tc>
          <w:tcPr>
            <w:tcW w:w="1134" w:type="dxa"/>
          </w:tcPr>
          <w:p w14:paraId="05D060B4" w14:textId="77777777" w:rsidR="00972675" w:rsidRPr="005D2CF1" w:rsidRDefault="00972675" w:rsidP="003156A3">
            <w:pPr>
              <w:pStyle w:val="TAC"/>
            </w:pPr>
            <w:r w:rsidRPr="005D2CF1">
              <w:t>N</w:t>
            </w:r>
          </w:p>
        </w:tc>
        <w:tc>
          <w:tcPr>
            <w:tcW w:w="1275" w:type="dxa"/>
          </w:tcPr>
          <w:p w14:paraId="261A8F91" w14:textId="77777777" w:rsidR="00972675" w:rsidRPr="005D2CF1" w:rsidRDefault="00972675" w:rsidP="003156A3">
            <w:pPr>
              <w:pStyle w:val="TAC"/>
            </w:pPr>
            <w:r w:rsidRPr="005D2CF1">
              <w:t>N</w:t>
            </w:r>
          </w:p>
        </w:tc>
        <w:tc>
          <w:tcPr>
            <w:tcW w:w="1276" w:type="dxa"/>
          </w:tcPr>
          <w:p w14:paraId="64026DAA" w14:textId="77777777" w:rsidR="00972675" w:rsidRPr="005D2CF1" w:rsidRDefault="00972675" w:rsidP="003156A3">
            <w:pPr>
              <w:pStyle w:val="TAC"/>
            </w:pPr>
            <w:r>
              <w:rPr>
                <w:lang w:eastAsia="zh-CN"/>
              </w:rPr>
              <w:t>Y</w:t>
            </w:r>
          </w:p>
        </w:tc>
        <w:tc>
          <w:tcPr>
            <w:tcW w:w="1276" w:type="dxa"/>
          </w:tcPr>
          <w:p w14:paraId="4C35F13E" w14:textId="77777777" w:rsidR="00972675" w:rsidRDefault="00972675" w:rsidP="003156A3">
            <w:pPr>
              <w:pStyle w:val="TAC"/>
              <w:rPr>
                <w:lang w:eastAsia="zh-CN"/>
              </w:rPr>
            </w:pPr>
            <w:r>
              <w:rPr>
                <w:rFonts w:hint="eastAsia"/>
                <w:lang w:eastAsia="zh-CN"/>
              </w:rPr>
              <w:t>N</w:t>
            </w:r>
          </w:p>
        </w:tc>
      </w:tr>
      <w:tr w:rsidR="00972675" w:rsidRPr="005D2CF1" w14:paraId="4D1D103A" w14:textId="77777777" w:rsidTr="003156A3">
        <w:tc>
          <w:tcPr>
            <w:tcW w:w="1271" w:type="dxa"/>
          </w:tcPr>
          <w:p w14:paraId="340CEB3A" w14:textId="77777777" w:rsidR="00972675" w:rsidRPr="005D2CF1" w:rsidRDefault="00972675" w:rsidP="003156A3">
            <w:pPr>
              <w:pStyle w:val="TAL"/>
            </w:pPr>
            <w:r>
              <w:t>Application Server Address(es) (NOTE 1)</w:t>
            </w:r>
          </w:p>
        </w:tc>
        <w:tc>
          <w:tcPr>
            <w:tcW w:w="2410" w:type="dxa"/>
          </w:tcPr>
          <w:p w14:paraId="6EA8CF28" w14:textId="77777777" w:rsidR="00972675" w:rsidRPr="005D2CF1" w:rsidRDefault="00972675" w:rsidP="003156A3">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5D202F7C" w14:textId="77777777" w:rsidR="00972675" w:rsidRPr="005D2CF1" w:rsidRDefault="00972675" w:rsidP="003156A3">
            <w:pPr>
              <w:pStyle w:val="TAC"/>
            </w:pPr>
            <w:r>
              <w:t>N</w:t>
            </w:r>
          </w:p>
        </w:tc>
        <w:tc>
          <w:tcPr>
            <w:tcW w:w="1134" w:type="dxa"/>
          </w:tcPr>
          <w:p w14:paraId="36CA8EED" w14:textId="77777777" w:rsidR="00972675" w:rsidRPr="005D2CF1" w:rsidRDefault="00972675" w:rsidP="003156A3">
            <w:pPr>
              <w:pStyle w:val="TAC"/>
            </w:pPr>
            <w:r>
              <w:t>N</w:t>
            </w:r>
          </w:p>
        </w:tc>
        <w:tc>
          <w:tcPr>
            <w:tcW w:w="1275" w:type="dxa"/>
          </w:tcPr>
          <w:p w14:paraId="13D9DCA3" w14:textId="77777777" w:rsidR="00972675" w:rsidRPr="005D2CF1" w:rsidRDefault="00972675" w:rsidP="003156A3">
            <w:pPr>
              <w:pStyle w:val="TAC"/>
            </w:pPr>
            <w:r w:rsidRPr="0030759D">
              <w:t>Y</w:t>
            </w:r>
          </w:p>
        </w:tc>
        <w:tc>
          <w:tcPr>
            <w:tcW w:w="1276" w:type="dxa"/>
          </w:tcPr>
          <w:p w14:paraId="27F21815" w14:textId="77777777" w:rsidR="00972675" w:rsidRPr="005D2CF1" w:rsidRDefault="00972675" w:rsidP="003156A3">
            <w:pPr>
              <w:pStyle w:val="TAC"/>
            </w:pPr>
            <w:r>
              <w:rPr>
                <w:rFonts w:hint="eastAsia"/>
                <w:lang w:eastAsia="zh-CN"/>
              </w:rPr>
              <w:t>N</w:t>
            </w:r>
          </w:p>
        </w:tc>
        <w:tc>
          <w:tcPr>
            <w:tcW w:w="1276" w:type="dxa"/>
          </w:tcPr>
          <w:p w14:paraId="0D92A052" w14:textId="77777777" w:rsidR="00972675" w:rsidRDefault="00972675" w:rsidP="003156A3">
            <w:pPr>
              <w:pStyle w:val="TAC"/>
              <w:rPr>
                <w:lang w:eastAsia="zh-CN"/>
              </w:rPr>
            </w:pPr>
            <w:r>
              <w:rPr>
                <w:rFonts w:hint="eastAsia"/>
                <w:lang w:eastAsia="zh-CN"/>
              </w:rPr>
              <w:t>N</w:t>
            </w:r>
          </w:p>
        </w:tc>
      </w:tr>
      <w:tr w:rsidR="00972675" w:rsidRPr="005D2CF1" w14:paraId="169E1485" w14:textId="77777777" w:rsidTr="003156A3">
        <w:tc>
          <w:tcPr>
            <w:tcW w:w="1271" w:type="dxa"/>
          </w:tcPr>
          <w:p w14:paraId="6F0461E0" w14:textId="77777777" w:rsidR="00972675" w:rsidRDefault="00972675" w:rsidP="003156A3">
            <w:pPr>
              <w:pStyle w:val="TAL"/>
            </w:pPr>
            <w:r>
              <w:t>UPF anchor ID (NOTE 1)</w:t>
            </w:r>
          </w:p>
          <w:p w14:paraId="162BC24B" w14:textId="77777777" w:rsidR="00972675" w:rsidRPr="005D2CF1" w:rsidRDefault="00972675" w:rsidP="003156A3">
            <w:pPr>
              <w:pStyle w:val="TAL"/>
            </w:pPr>
            <w:r>
              <w:t>(NOTE 4)</w:t>
            </w:r>
          </w:p>
        </w:tc>
        <w:tc>
          <w:tcPr>
            <w:tcW w:w="2410" w:type="dxa"/>
          </w:tcPr>
          <w:p w14:paraId="27C96AB9" w14:textId="77777777" w:rsidR="00972675" w:rsidRPr="005D2CF1" w:rsidRDefault="00972675" w:rsidP="003156A3">
            <w:pPr>
              <w:pStyle w:val="TAL"/>
            </w:pPr>
            <w:r w:rsidRPr="00C071B6">
              <w:t xml:space="preserve">Identifies the </w:t>
            </w:r>
            <w:r>
              <w:t>UPF where a UE has an associated PDU session</w:t>
            </w:r>
          </w:p>
        </w:tc>
        <w:tc>
          <w:tcPr>
            <w:tcW w:w="1276" w:type="dxa"/>
          </w:tcPr>
          <w:p w14:paraId="75100CE0" w14:textId="77777777" w:rsidR="00972675" w:rsidRPr="005D2CF1" w:rsidRDefault="00972675" w:rsidP="003156A3">
            <w:pPr>
              <w:pStyle w:val="TAC"/>
            </w:pPr>
            <w:r>
              <w:t>N</w:t>
            </w:r>
          </w:p>
        </w:tc>
        <w:tc>
          <w:tcPr>
            <w:tcW w:w="1134" w:type="dxa"/>
          </w:tcPr>
          <w:p w14:paraId="03CAED22" w14:textId="77777777" w:rsidR="00972675" w:rsidRPr="005D2CF1" w:rsidRDefault="00972675" w:rsidP="003156A3">
            <w:pPr>
              <w:pStyle w:val="TAC"/>
            </w:pPr>
            <w:r>
              <w:t>N</w:t>
            </w:r>
          </w:p>
        </w:tc>
        <w:tc>
          <w:tcPr>
            <w:tcW w:w="1275" w:type="dxa"/>
          </w:tcPr>
          <w:p w14:paraId="1AF7D94A" w14:textId="77777777" w:rsidR="00972675" w:rsidRPr="005D2CF1" w:rsidRDefault="00972675" w:rsidP="003156A3">
            <w:pPr>
              <w:pStyle w:val="TAC"/>
            </w:pPr>
            <w:r w:rsidRPr="0030759D">
              <w:t>N</w:t>
            </w:r>
          </w:p>
        </w:tc>
        <w:tc>
          <w:tcPr>
            <w:tcW w:w="1276" w:type="dxa"/>
          </w:tcPr>
          <w:p w14:paraId="3157BE9B" w14:textId="77777777" w:rsidR="00972675" w:rsidRPr="005D2CF1" w:rsidRDefault="00972675" w:rsidP="003156A3">
            <w:pPr>
              <w:pStyle w:val="TAC"/>
            </w:pPr>
            <w:r>
              <w:rPr>
                <w:rFonts w:hint="eastAsia"/>
                <w:lang w:eastAsia="zh-CN"/>
              </w:rPr>
              <w:t>N</w:t>
            </w:r>
          </w:p>
        </w:tc>
        <w:tc>
          <w:tcPr>
            <w:tcW w:w="1276" w:type="dxa"/>
          </w:tcPr>
          <w:p w14:paraId="0E38082B" w14:textId="77777777" w:rsidR="00972675" w:rsidRDefault="00972675" w:rsidP="003156A3">
            <w:pPr>
              <w:pStyle w:val="TAC"/>
              <w:rPr>
                <w:lang w:eastAsia="zh-CN"/>
              </w:rPr>
            </w:pPr>
            <w:r>
              <w:rPr>
                <w:rFonts w:hint="eastAsia"/>
                <w:lang w:eastAsia="zh-CN"/>
              </w:rPr>
              <w:t>N</w:t>
            </w:r>
          </w:p>
        </w:tc>
      </w:tr>
      <w:tr w:rsidR="00972675" w:rsidRPr="005D2CF1" w14:paraId="09B4978B" w14:textId="77777777" w:rsidTr="003156A3">
        <w:tc>
          <w:tcPr>
            <w:tcW w:w="1271" w:type="dxa"/>
          </w:tcPr>
          <w:p w14:paraId="4985DCF3" w14:textId="77777777" w:rsidR="00972675" w:rsidRPr="005D2CF1" w:rsidRDefault="00972675" w:rsidP="003156A3">
            <w:pPr>
              <w:pStyle w:val="TAL"/>
            </w:pPr>
            <w:r>
              <w:t>PDU Session type (NOTE 3)</w:t>
            </w:r>
          </w:p>
        </w:tc>
        <w:tc>
          <w:tcPr>
            <w:tcW w:w="2410" w:type="dxa"/>
          </w:tcPr>
          <w:p w14:paraId="2F7A3DAE" w14:textId="77777777" w:rsidR="00972675" w:rsidRPr="005D2CF1" w:rsidRDefault="00972675" w:rsidP="003156A3">
            <w:pPr>
              <w:pStyle w:val="TAL"/>
            </w:pPr>
            <w:r>
              <w:t>Identifies the type of the associated PDU Session</w:t>
            </w:r>
          </w:p>
        </w:tc>
        <w:tc>
          <w:tcPr>
            <w:tcW w:w="1276" w:type="dxa"/>
          </w:tcPr>
          <w:p w14:paraId="7F9D0929" w14:textId="77777777" w:rsidR="00972675" w:rsidRPr="005D2CF1" w:rsidRDefault="00972675" w:rsidP="003156A3">
            <w:pPr>
              <w:pStyle w:val="TAC"/>
            </w:pPr>
            <w:r>
              <w:t>N</w:t>
            </w:r>
          </w:p>
        </w:tc>
        <w:tc>
          <w:tcPr>
            <w:tcW w:w="1134" w:type="dxa"/>
          </w:tcPr>
          <w:p w14:paraId="467558A3" w14:textId="77777777" w:rsidR="00972675" w:rsidRPr="005D2CF1" w:rsidRDefault="00972675" w:rsidP="003156A3">
            <w:pPr>
              <w:pStyle w:val="TAC"/>
            </w:pPr>
            <w:r>
              <w:t>N</w:t>
            </w:r>
          </w:p>
        </w:tc>
        <w:tc>
          <w:tcPr>
            <w:tcW w:w="1275" w:type="dxa"/>
          </w:tcPr>
          <w:p w14:paraId="1ED6510A" w14:textId="77777777" w:rsidR="00972675" w:rsidRPr="005D2CF1" w:rsidRDefault="00972675" w:rsidP="003156A3">
            <w:pPr>
              <w:pStyle w:val="TAC"/>
            </w:pPr>
            <w:r w:rsidRPr="0030759D">
              <w:t>N</w:t>
            </w:r>
          </w:p>
        </w:tc>
        <w:tc>
          <w:tcPr>
            <w:tcW w:w="1276" w:type="dxa"/>
          </w:tcPr>
          <w:p w14:paraId="1EEFAEB9" w14:textId="77777777" w:rsidR="00972675" w:rsidRPr="005D2CF1" w:rsidRDefault="00972675" w:rsidP="003156A3">
            <w:pPr>
              <w:pStyle w:val="TAC"/>
            </w:pPr>
            <w:r>
              <w:rPr>
                <w:rFonts w:hint="eastAsia"/>
                <w:lang w:eastAsia="zh-CN"/>
              </w:rPr>
              <w:t>N</w:t>
            </w:r>
          </w:p>
        </w:tc>
        <w:tc>
          <w:tcPr>
            <w:tcW w:w="1276" w:type="dxa"/>
          </w:tcPr>
          <w:p w14:paraId="6C0EAA9F" w14:textId="77777777" w:rsidR="00972675" w:rsidRDefault="00972675" w:rsidP="003156A3">
            <w:pPr>
              <w:pStyle w:val="TAC"/>
              <w:rPr>
                <w:lang w:eastAsia="zh-CN"/>
              </w:rPr>
            </w:pPr>
            <w:r>
              <w:t>C</w:t>
            </w:r>
          </w:p>
        </w:tc>
      </w:tr>
      <w:tr w:rsidR="00972675" w:rsidRPr="005D2CF1" w14:paraId="036FDC56" w14:textId="77777777" w:rsidTr="003156A3">
        <w:tc>
          <w:tcPr>
            <w:tcW w:w="1271" w:type="dxa"/>
          </w:tcPr>
          <w:p w14:paraId="702653AF" w14:textId="77777777" w:rsidR="00972675" w:rsidRPr="005D2CF1" w:rsidRDefault="00972675" w:rsidP="003156A3">
            <w:pPr>
              <w:pStyle w:val="TAL"/>
            </w:pPr>
            <w:r>
              <w:t>SSC Mode (NOTE 3)</w:t>
            </w:r>
          </w:p>
        </w:tc>
        <w:tc>
          <w:tcPr>
            <w:tcW w:w="2410" w:type="dxa"/>
          </w:tcPr>
          <w:p w14:paraId="09655684" w14:textId="77777777" w:rsidR="00972675" w:rsidRPr="005D2CF1" w:rsidRDefault="00972675" w:rsidP="003156A3">
            <w:pPr>
              <w:pStyle w:val="TAL"/>
            </w:pPr>
            <w:r>
              <w:t>Identifies the SSC Mode selected for the associated PDU Session</w:t>
            </w:r>
          </w:p>
        </w:tc>
        <w:tc>
          <w:tcPr>
            <w:tcW w:w="1276" w:type="dxa"/>
          </w:tcPr>
          <w:p w14:paraId="0FB4B5D6" w14:textId="77777777" w:rsidR="00972675" w:rsidRPr="005D2CF1" w:rsidRDefault="00972675" w:rsidP="003156A3">
            <w:pPr>
              <w:pStyle w:val="TAC"/>
            </w:pPr>
            <w:r>
              <w:t>N</w:t>
            </w:r>
          </w:p>
        </w:tc>
        <w:tc>
          <w:tcPr>
            <w:tcW w:w="1134" w:type="dxa"/>
          </w:tcPr>
          <w:p w14:paraId="22B088D8" w14:textId="77777777" w:rsidR="00972675" w:rsidRPr="005D2CF1" w:rsidRDefault="00972675" w:rsidP="003156A3">
            <w:pPr>
              <w:pStyle w:val="TAC"/>
            </w:pPr>
            <w:r>
              <w:t>N</w:t>
            </w:r>
          </w:p>
        </w:tc>
        <w:tc>
          <w:tcPr>
            <w:tcW w:w="1275" w:type="dxa"/>
          </w:tcPr>
          <w:p w14:paraId="697E7F7D" w14:textId="77777777" w:rsidR="00972675" w:rsidRPr="005D2CF1" w:rsidRDefault="00972675" w:rsidP="003156A3">
            <w:pPr>
              <w:pStyle w:val="TAC"/>
            </w:pPr>
            <w:r w:rsidRPr="0030759D">
              <w:t>N</w:t>
            </w:r>
          </w:p>
        </w:tc>
        <w:tc>
          <w:tcPr>
            <w:tcW w:w="1276" w:type="dxa"/>
          </w:tcPr>
          <w:p w14:paraId="34EDC104" w14:textId="77777777" w:rsidR="00972675" w:rsidRPr="005D2CF1" w:rsidRDefault="00972675" w:rsidP="003156A3">
            <w:pPr>
              <w:pStyle w:val="TAC"/>
            </w:pPr>
            <w:r>
              <w:rPr>
                <w:rFonts w:hint="eastAsia"/>
                <w:lang w:eastAsia="zh-CN"/>
              </w:rPr>
              <w:t>N</w:t>
            </w:r>
          </w:p>
        </w:tc>
        <w:tc>
          <w:tcPr>
            <w:tcW w:w="1276" w:type="dxa"/>
          </w:tcPr>
          <w:p w14:paraId="201291CB" w14:textId="77777777" w:rsidR="00972675" w:rsidRDefault="00972675" w:rsidP="003156A3">
            <w:pPr>
              <w:pStyle w:val="TAC"/>
              <w:rPr>
                <w:lang w:eastAsia="zh-CN"/>
              </w:rPr>
            </w:pPr>
            <w:r>
              <w:t>C</w:t>
            </w:r>
          </w:p>
        </w:tc>
      </w:tr>
      <w:tr w:rsidR="00972675" w:rsidRPr="005D2CF1" w14:paraId="06F1473E" w14:textId="77777777" w:rsidTr="003156A3">
        <w:tc>
          <w:tcPr>
            <w:tcW w:w="1271" w:type="dxa"/>
          </w:tcPr>
          <w:p w14:paraId="75647C92" w14:textId="77777777" w:rsidR="00972675" w:rsidRPr="005D2CF1" w:rsidRDefault="00972675" w:rsidP="003156A3">
            <w:pPr>
              <w:pStyle w:val="TAL"/>
            </w:pPr>
            <w:r>
              <w:t>Access Type (NOTE 3)</w:t>
            </w:r>
          </w:p>
        </w:tc>
        <w:tc>
          <w:tcPr>
            <w:tcW w:w="2410" w:type="dxa"/>
          </w:tcPr>
          <w:p w14:paraId="2B0BE91F" w14:textId="77777777" w:rsidR="00972675" w:rsidRPr="005D2CF1" w:rsidRDefault="00972675" w:rsidP="003156A3">
            <w:pPr>
              <w:pStyle w:val="TAL"/>
            </w:pPr>
            <w:r>
              <w:t>Identifies the Access type the UE camps on</w:t>
            </w:r>
          </w:p>
        </w:tc>
        <w:tc>
          <w:tcPr>
            <w:tcW w:w="1276" w:type="dxa"/>
          </w:tcPr>
          <w:p w14:paraId="02FB1C50" w14:textId="77777777" w:rsidR="00972675" w:rsidRPr="005D2CF1" w:rsidRDefault="00972675" w:rsidP="003156A3">
            <w:pPr>
              <w:pStyle w:val="TAC"/>
            </w:pPr>
            <w:r>
              <w:t>N</w:t>
            </w:r>
          </w:p>
        </w:tc>
        <w:tc>
          <w:tcPr>
            <w:tcW w:w="1134" w:type="dxa"/>
          </w:tcPr>
          <w:p w14:paraId="7679D890" w14:textId="77777777" w:rsidR="00972675" w:rsidRPr="005D2CF1" w:rsidRDefault="00972675" w:rsidP="003156A3">
            <w:pPr>
              <w:pStyle w:val="TAC"/>
            </w:pPr>
            <w:r>
              <w:t>N</w:t>
            </w:r>
          </w:p>
        </w:tc>
        <w:tc>
          <w:tcPr>
            <w:tcW w:w="1275" w:type="dxa"/>
          </w:tcPr>
          <w:p w14:paraId="3B7612A9" w14:textId="77777777" w:rsidR="00972675" w:rsidRPr="005D2CF1" w:rsidRDefault="00972675" w:rsidP="003156A3">
            <w:pPr>
              <w:pStyle w:val="TAC"/>
            </w:pPr>
            <w:r w:rsidRPr="0030759D">
              <w:t>N</w:t>
            </w:r>
          </w:p>
        </w:tc>
        <w:tc>
          <w:tcPr>
            <w:tcW w:w="1276" w:type="dxa"/>
          </w:tcPr>
          <w:p w14:paraId="3BB6C206" w14:textId="77777777" w:rsidR="00972675" w:rsidRPr="005D2CF1" w:rsidRDefault="00972675" w:rsidP="003156A3">
            <w:pPr>
              <w:pStyle w:val="TAC"/>
            </w:pPr>
            <w:r>
              <w:rPr>
                <w:rFonts w:hint="eastAsia"/>
                <w:lang w:eastAsia="zh-CN"/>
              </w:rPr>
              <w:t>N</w:t>
            </w:r>
          </w:p>
        </w:tc>
        <w:tc>
          <w:tcPr>
            <w:tcW w:w="1276" w:type="dxa"/>
          </w:tcPr>
          <w:p w14:paraId="6D3E37D8" w14:textId="77777777" w:rsidR="00972675" w:rsidRDefault="00972675" w:rsidP="003156A3">
            <w:pPr>
              <w:pStyle w:val="TAC"/>
              <w:rPr>
                <w:lang w:eastAsia="zh-CN"/>
              </w:rPr>
            </w:pPr>
            <w:r>
              <w:t>C</w:t>
            </w:r>
          </w:p>
        </w:tc>
      </w:tr>
      <w:tr w:rsidR="00972675" w:rsidRPr="005D2CF1" w14:paraId="69BFA681" w14:textId="77777777" w:rsidTr="003156A3">
        <w:tc>
          <w:tcPr>
            <w:tcW w:w="1271" w:type="dxa"/>
          </w:tcPr>
          <w:p w14:paraId="7146CD0B" w14:textId="77777777" w:rsidR="00972675" w:rsidRDefault="00972675" w:rsidP="003156A3">
            <w:pPr>
              <w:pStyle w:val="TAL"/>
            </w:pPr>
            <w:r>
              <w:lastRenderedPageBreak/>
              <w:t>Mapped NSSAI</w:t>
            </w:r>
          </w:p>
          <w:p w14:paraId="44350FB0" w14:textId="77777777" w:rsidR="00972675" w:rsidRPr="005D2CF1" w:rsidRDefault="00972675" w:rsidP="003156A3">
            <w:pPr>
              <w:pStyle w:val="TAL"/>
            </w:pPr>
            <w:r>
              <w:t>(NOTE 5)</w:t>
            </w:r>
          </w:p>
        </w:tc>
        <w:tc>
          <w:tcPr>
            <w:tcW w:w="2410" w:type="dxa"/>
          </w:tcPr>
          <w:p w14:paraId="42A7B3F8" w14:textId="77777777" w:rsidR="00972675" w:rsidRPr="005D2CF1" w:rsidRDefault="00972675" w:rsidP="003156A3">
            <w:pPr>
              <w:pStyle w:val="TAL"/>
            </w:pPr>
            <w:r>
              <w:t>Identifies the mapped NSSAI in the HPLMN. May be used in VPLMN for analytics exposure in roaming case (see clause 6.1.5).</w:t>
            </w:r>
          </w:p>
        </w:tc>
        <w:tc>
          <w:tcPr>
            <w:tcW w:w="1276" w:type="dxa"/>
          </w:tcPr>
          <w:p w14:paraId="36B0138D" w14:textId="77777777" w:rsidR="00972675" w:rsidRPr="005D2CF1" w:rsidRDefault="00972675" w:rsidP="003156A3">
            <w:pPr>
              <w:pStyle w:val="TAC"/>
            </w:pPr>
            <w:r>
              <w:t>N</w:t>
            </w:r>
          </w:p>
        </w:tc>
        <w:tc>
          <w:tcPr>
            <w:tcW w:w="1134" w:type="dxa"/>
          </w:tcPr>
          <w:p w14:paraId="1BEAD5A0" w14:textId="77777777" w:rsidR="00972675" w:rsidRPr="005D2CF1" w:rsidRDefault="00972675" w:rsidP="003156A3">
            <w:pPr>
              <w:pStyle w:val="TAC"/>
            </w:pPr>
            <w:r>
              <w:t>N</w:t>
            </w:r>
          </w:p>
        </w:tc>
        <w:tc>
          <w:tcPr>
            <w:tcW w:w="1275" w:type="dxa"/>
          </w:tcPr>
          <w:p w14:paraId="1B1226F4" w14:textId="77777777" w:rsidR="00972675" w:rsidRPr="005D2CF1" w:rsidRDefault="00972675" w:rsidP="003156A3">
            <w:pPr>
              <w:pStyle w:val="TAC"/>
            </w:pPr>
            <w:r w:rsidRPr="0030759D">
              <w:t>Y</w:t>
            </w:r>
          </w:p>
        </w:tc>
        <w:tc>
          <w:tcPr>
            <w:tcW w:w="1276" w:type="dxa"/>
          </w:tcPr>
          <w:p w14:paraId="226D3197" w14:textId="77777777" w:rsidR="00972675" w:rsidRPr="005D2CF1" w:rsidRDefault="00972675" w:rsidP="003156A3">
            <w:pPr>
              <w:pStyle w:val="TAC"/>
            </w:pPr>
            <w:r>
              <w:rPr>
                <w:rFonts w:hint="eastAsia"/>
                <w:lang w:eastAsia="zh-CN"/>
              </w:rPr>
              <w:t>N</w:t>
            </w:r>
          </w:p>
        </w:tc>
        <w:tc>
          <w:tcPr>
            <w:tcW w:w="1276" w:type="dxa"/>
          </w:tcPr>
          <w:p w14:paraId="52142441" w14:textId="77777777" w:rsidR="00972675" w:rsidRDefault="00972675" w:rsidP="003156A3">
            <w:pPr>
              <w:pStyle w:val="TAC"/>
              <w:rPr>
                <w:lang w:eastAsia="zh-CN"/>
              </w:rPr>
            </w:pPr>
            <w:r>
              <w:rPr>
                <w:rFonts w:hint="eastAsia"/>
                <w:lang w:eastAsia="zh-CN"/>
              </w:rPr>
              <w:t>N</w:t>
            </w:r>
          </w:p>
        </w:tc>
      </w:tr>
      <w:tr w:rsidR="00972675" w:rsidRPr="005D2CF1" w14:paraId="50067CA0" w14:textId="77777777" w:rsidTr="003156A3">
        <w:tc>
          <w:tcPr>
            <w:tcW w:w="1271" w:type="dxa"/>
          </w:tcPr>
          <w:p w14:paraId="78639B58" w14:textId="77777777" w:rsidR="00972675" w:rsidRPr="005D2CF1" w:rsidRDefault="00972675" w:rsidP="003156A3">
            <w:pPr>
              <w:pStyle w:val="TAL"/>
            </w:pPr>
            <w:r>
              <w:t>PLMN ID</w:t>
            </w:r>
          </w:p>
        </w:tc>
        <w:tc>
          <w:tcPr>
            <w:tcW w:w="2410" w:type="dxa"/>
          </w:tcPr>
          <w:p w14:paraId="204B822C" w14:textId="77777777" w:rsidR="00972675" w:rsidRPr="005D2CF1" w:rsidRDefault="00972675" w:rsidP="003156A3">
            <w:pPr>
              <w:pStyle w:val="TAL"/>
            </w:pPr>
            <w:r>
              <w:t>Identifies the target PLMN (</w:t>
            </w:r>
            <w:proofErr w:type="gramStart"/>
            <w:r>
              <w:t>i.e.</w:t>
            </w:r>
            <w:proofErr w:type="gramEnd"/>
            <w:r>
              <w:t xml:space="preserve"> PLMN from which the analytics are requested, for analytics exposure in roaming case (see clause 6.1.5).</w:t>
            </w:r>
          </w:p>
        </w:tc>
        <w:tc>
          <w:tcPr>
            <w:tcW w:w="1276" w:type="dxa"/>
          </w:tcPr>
          <w:p w14:paraId="0BCD8790" w14:textId="77777777" w:rsidR="00972675" w:rsidRPr="005D2CF1" w:rsidRDefault="00972675" w:rsidP="003156A3">
            <w:pPr>
              <w:pStyle w:val="TAC"/>
            </w:pPr>
            <w:r>
              <w:t>N</w:t>
            </w:r>
          </w:p>
        </w:tc>
        <w:tc>
          <w:tcPr>
            <w:tcW w:w="1134" w:type="dxa"/>
          </w:tcPr>
          <w:p w14:paraId="66D64DEA" w14:textId="77777777" w:rsidR="00972675" w:rsidRPr="005D2CF1" w:rsidRDefault="00972675" w:rsidP="003156A3">
            <w:pPr>
              <w:pStyle w:val="TAC"/>
            </w:pPr>
            <w:r>
              <w:t>N</w:t>
            </w:r>
          </w:p>
        </w:tc>
        <w:tc>
          <w:tcPr>
            <w:tcW w:w="1275" w:type="dxa"/>
          </w:tcPr>
          <w:p w14:paraId="46780976" w14:textId="77777777" w:rsidR="00972675" w:rsidRPr="005D2CF1" w:rsidRDefault="00972675" w:rsidP="003156A3">
            <w:pPr>
              <w:pStyle w:val="TAC"/>
            </w:pPr>
            <w:r w:rsidRPr="0030759D">
              <w:t>Y</w:t>
            </w:r>
          </w:p>
        </w:tc>
        <w:tc>
          <w:tcPr>
            <w:tcW w:w="1276" w:type="dxa"/>
          </w:tcPr>
          <w:p w14:paraId="060FCC96" w14:textId="77777777" w:rsidR="00972675" w:rsidRPr="005D2CF1" w:rsidRDefault="00972675" w:rsidP="003156A3">
            <w:pPr>
              <w:pStyle w:val="TAC"/>
            </w:pPr>
            <w:r>
              <w:rPr>
                <w:rFonts w:hint="eastAsia"/>
                <w:lang w:eastAsia="zh-CN"/>
              </w:rPr>
              <w:t>N</w:t>
            </w:r>
          </w:p>
        </w:tc>
        <w:tc>
          <w:tcPr>
            <w:tcW w:w="1276" w:type="dxa"/>
          </w:tcPr>
          <w:p w14:paraId="27284C5E" w14:textId="77777777" w:rsidR="00972675" w:rsidRDefault="00972675" w:rsidP="003156A3">
            <w:pPr>
              <w:pStyle w:val="TAC"/>
              <w:rPr>
                <w:lang w:eastAsia="zh-CN"/>
              </w:rPr>
            </w:pPr>
            <w:r>
              <w:rPr>
                <w:rFonts w:hint="eastAsia"/>
                <w:lang w:eastAsia="zh-CN"/>
              </w:rPr>
              <w:t>N</w:t>
            </w:r>
          </w:p>
        </w:tc>
      </w:tr>
      <w:tr w:rsidR="00972675" w:rsidRPr="005D2CF1" w14:paraId="57A222CB" w14:textId="77777777" w:rsidTr="003156A3">
        <w:tc>
          <w:tcPr>
            <w:tcW w:w="9918" w:type="dxa"/>
            <w:gridSpan w:val="7"/>
          </w:tcPr>
          <w:p w14:paraId="23E7F519" w14:textId="77777777" w:rsidR="00972675" w:rsidRDefault="00972675" w:rsidP="003156A3">
            <w:pPr>
              <w:pStyle w:val="TAN"/>
            </w:pPr>
            <w:r>
              <w:t>NOTE 1:</w:t>
            </w:r>
            <w:r>
              <w:tab/>
              <w:t>These parameters can be provided when a consumer requires analytics for an edge application over a UP path.</w:t>
            </w:r>
          </w:p>
          <w:p w14:paraId="14B273EF" w14:textId="77777777" w:rsidR="00972675" w:rsidRDefault="00972675" w:rsidP="003156A3">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1D1665FA" w14:textId="77777777" w:rsidR="00972675" w:rsidRDefault="00972675" w:rsidP="003156A3">
            <w:pPr>
              <w:pStyle w:val="TAN"/>
            </w:pPr>
            <w:r>
              <w:t>NOTE 3:</w:t>
            </w:r>
            <w:r>
              <w:tab/>
              <w:t>One or more of these parameters can be provided by the consumer when requesting analytics for an application running over a PDU Session(s).</w:t>
            </w:r>
          </w:p>
          <w:p w14:paraId="7F52EC9A" w14:textId="77777777" w:rsidR="00972675" w:rsidRDefault="00972675" w:rsidP="003156A3">
            <w:pPr>
              <w:pStyle w:val="TAN"/>
            </w:pPr>
            <w:r>
              <w:t>NOTE 4:</w:t>
            </w:r>
            <w:r>
              <w:tab/>
              <w:t>UPF ID is only needed when the target of NWDAF analytics on Service Experience is a specific UPF.</w:t>
            </w:r>
          </w:p>
          <w:p w14:paraId="2B4BC669" w14:textId="77777777" w:rsidR="00972675" w:rsidRDefault="00972675" w:rsidP="003156A3">
            <w:pPr>
              <w:pStyle w:val="TAN"/>
            </w:pPr>
            <w:r>
              <w:t>NOTE 5:</w:t>
            </w:r>
            <w:r>
              <w:tab/>
              <w:t>The terms "HPLMN" and "VPLMN" here refer to a roaming case in which at least one UE served by the NWDAF analytics consumer is involved.</w:t>
            </w:r>
          </w:p>
          <w:p w14:paraId="1507645E" w14:textId="77777777" w:rsidR="00972675" w:rsidRDefault="00972675" w:rsidP="003156A3">
            <w:pPr>
              <w:pStyle w:val="TAN"/>
            </w:pPr>
            <w:r>
              <w:t>NOTE 6:</w:t>
            </w:r>
            <w:r>
              <w:tab/>
              <w:t>If the request is for fine granularity location information (</w:t>
            </w:r>
            <w:proofErr w:type="gramStart"/>
            <w:r>
              <w:t>i.e.</w:t>
            </w:r>
            <w:proofErr w:type="gramEnd"/>
            <w:r>
              <w:t xml:space="preserve"> with a finer granularity than cell), the AOI may be described as shown in clause 5.5 of TS 23.273 [39].</w:t>
            </w:r>
          </w:p>
        </w:tc>
      </w:tr>
    </w:tbl>
    <w:p w14:paraId="021DABE1" w14:textId="77777777" w:rsidR="00972675" w:rsidRDefault="00972675" w:rsidP="00972675"/>
    <w:p w14:paraId="475779F4" w14:textId="77777777" w:rsidR="00972675" w:rsidRPr="005D2CF1" w:rsidRDefault="00972675" w:rsidP="00972675">
      <w:pPr>
        <w:pStyle w:val="NO"/>
      </w:pPr>
      <w:r w:rsidRPr="005D2CF1">
        <w:t>NOTE</w:t>
      </w:r>
      <w:r>
        <w:t> 1</w:t>
      </w:r>
      <w:r w:rsidRPr="005D2CF1">
        <w:t>:</w:t>
      </w:r>
      <w:r w:rsidRPr="005D2CF1">
        <w:tab/>
        <w:t xml:space="preserve">A service consumer </w:t>
      </w:r>
      <w:r>
        <w:t xml:space="preserve">can </w:t>
      </w:r>
      <w:r w:rsidRPr="005D2CF1">
        <w:t xml:space="preserve">use the Area of Interest </w:t>
      </w:r>
      <w:proofErr w:type="gramStart"/>
      <w:r w:rsidRPr="005D2CF1">
        <w:t>in order to</w:t>
      </w:r>
      <w:proofErr w:type="gramEnd"/>
      <w:r w:rsidRPr="005D2CF1">
        <w:t xml:space="preserve"> reduce the amount of signalling that the analytics subscription or request generates.</w:t>
      </w:r>
    </w:p>
    <w:p w14:paraId="01EE6DB9" w14:textId="77777777" w:rsidR="00972675" w:rsidRPr="005D2CF1" w:rsidRDefault="00972675" w:rsidP="00972675">
      <w:r w:rsidRPr="005D2CF1">
        <w:t>The NWDAF shall notify the result of the analytics to the consumer as specified in clause 6.4.3.</w:t>
      </w:r>
    </w:p>
    <w:p w14:paraId="32F401CA" w14:textId="77777777" w:rsidR="00972675" w:rsidRPr="005D2CF1" w:rsidRDefault="00972675" w:rsidP="00972675">
      <w:r w:rsidRPr="005D2CF1">
        <w:t>NWDAF collects the network data from AF (directly or via NEF) and from other 5GC NF(s)</w:t>
      </w:r>
      <w:r w:rsidRPr="005D2CF1">
        <w:rPr>
          <w:lang w:eastAsia="zh-CN"/>
        </w:rPr>
        <w:t xml:space="preserve"> </w:t>
      </w:r>
      <w:proofErr w:type="gramStart"/>
      <w:r w:rsidRPr="005D2CF1">
        <w:rPr>
          <w:lang w:eastAsia="zh-CN"/>
        </w:rPr>
        <w:t>in order to</w:t>
      </w:r>
      <w:proofErr w:type="gramEnd"/>
      <w:r w:rsidRPr="005D2CF1">
        <w:rPr>
          <w:lang w:eastAsia="zh-CN"/>
        </w:rPr>
        <w:t xml:space="preserve">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55F562F9" w14:textId="77777777" w:rsidR="00972675" w:rsidRDefault="00972675" w:rsidP="00972675">
      <w:pPr>
        <w:pStyle w:val="NO"/>
      </w:pPr>
      <w:r>
        <w:t>NOTE 2:</w:t>
      </w:r>
      <w:r>
        <w:tab/>
        <w:t>The relative importance of that is conveyed in the Service Experience Contribution Weights is used to indicate the relative importance of the Service Experience value (</w:t>
      </w:r>
      <w:proofErr w:type="gramStart"/>
      <w:r>
        <w:t>i.e.</w:t>
      </w:r>
      <w:proofErr w:type="gramEnd"/>
      <w:r>
        <w:t xml:space="preserv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41E2CAF7" w14:textId="77777777" w:rsidR="00972675" w:rsidRPr="005D2CF1" w:rsidRDefault="00972675" w:rsidP="00972675">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34913DC6" w14:textId="77777777" w:rsidR="00972675" w:rsidRPr="005D2CF1" w:rsidRDefault="00972675" w:rsidP="00972675">
      <w:pPr>
        <w:pStyle w:val="B1"/>
      </w:pPr>
      <w:r w:rsidRPr="005D2CF1">
        <w:t>i)</w:t>
      </w:r>
      <w:r w:rsidRPr="005D2CF1">
        <w:tab/>
        <w:t>Application(s</w:t>
      </w:r>
      <w:proofErr w:type="gramStart"/>
      <w:r w:rsidRPr="005D2CF1">
        <w:t>);</w:t>
      </w:r>
      <w:proofErr w:type="gramEnd"/>
    </w:p>
    <w:p w14:paraId="42FB98D1" w14:textId="77777777" w:rsidR="00972675" w:rsidRPr="005D2CF1" w:rsidRDefault="00972675" w:rsidP="00972675">
      <w:pPr>
        <w:pStyle w:val="B1"/>
      </w:pPr>
      <w:r w:rsidRPr="005D2CF1">
        <w:t>ii)</w:t>
      </w:r>
      <w:r w:rsidRPr="005D2CF1">
        <w:tab/>
        <w:t xml:space="preserve">Network </w:t>
      </w:r>
      <w:proofErr w:type="gramStart"/>
      <w:r w:rsidRPr="005D2CF1">
        <w:t>Slice;</w:t>
      </w:r>
      <w:proofErr w:type="gramEnd"/>
    </w:p>
    <w:p w14:paraId="49225321" w14:textId="77777777" w:rsidR="00972675" w:rsidRPr="005D2CF1" w:rsidRDefault="00972675" w:rsidP="00972675">
      <w:pPr>
        <w:pStyle w:val="B1"/>
      </w:pPr>
      <w:r w:rsidRPr="005D2CF1">
        <w:t>iii)</w:t>
      </w:r>
      <w:r w:rsidRPr="005D2CF1">
        <w:tab/>
        <w:t xml:space="preserve">both Application(s) and Network </w:t>
      </w:r>
      <w:proofErr w:type="gramStart"/>
      <w:r w:rsidRPr="005D2CF1">
        <w:t>Slice</w:t>
      </w:r>
      <w:r>
        <w:t>;</w:t>
      </w:r>
      <w:proofErr w:type="gramEnd"/>
    </w:p>
    <w:p w14:paraId="44DC0496" w14:textId="77777777" w:rsidR="00972675" w:rsidRDefault="00972675" w:rsidP="00972675">
      <w:pPr>
        <w:pStyle w:val="B1"/>
      </w:pPr>
      <w:r>
        <w:t>iv)</w:t>
      </w:r>
      <w:r>
        <w:tab/>
        <w:t xml:space="preserve">Edge Applications over a UP </w:t>
      </w:r>
      <w:proofErr w:type="gramStart"/>
      <w:r>
        <w:t>path;</w:t>
      </w:r>
      <w:proofErr w:type="gramEnd"/>
    </w:p>
    <w:p w14:paraId="47A8C209" w14:textId="77777777" w:rsidR="00972675" w:rsidRDefault="00972675" w:rsidP="00972675">
      <w:pPr>
        <w:pStyle w:val="B1"/>
      </w:pPr>
      <w:r>
        <w:t>v)</w:t>
      </w:r>
      <w:r>
        <w:tab/>
        <w:t>Application(s) over RAT Type(s) and/or Frequency value(s</w:t>
      </w:r>
      <w:proofErr w:type="gramStart"/>
      <w:r>
        <w:t>);</w:t>
      </w:r>
      <w:proofErr w:type="gramEnd"/>
    </w:p>
    <w:p w14:paraId="3028C16A" w14:textId="77777777" w:rsidR="00972675" w:rsidRDefault="00972675" w:rsidP="00972675">
      <w:pPr>
        <w:pStyle w:val="B1"/>
      </w:pPr>
      <w:r>
        <w:t>vi)</w:t>
      </w:r>
      <w:r>
        <w:tab/>
        <w:t xml:space="preserve">Application(s) running over a PDU Session using the following PDU Session parameters or combination of them, </w:t>
      </w:r>
      <w:proofErr w:type="gramStart"/>
      <w:r>
        <w:t>i.e.</w:t>
      </w:r>
      <w:proofErr w:type="gramEnd"/>
      <w:r>
        <w:t xml:space="preserve"> S-NSSAI, DNN, PDU Session type, SSC Mode and optionally per Access Type.</w:t>
      </w:r>
    </w:p>
    <w:p w14:paraId="2690D9CC" w14:textId="77777777" w:rsidR="00972675" w:rsidRPr="005D2CF1" w:rsidRDefault="00972675" w:rsidP="00972675">
      <w:r w:rsidRPr="005D2CF1">
        <w:t>If NWDAF is unable to differentiate based on the analytics subscription or request, it provides service experience analytics for both Application(s) and Network Slice.</w:t>
      </w:r>
    </w:p>
    <w:p w14:paraId="1E003C3B" w14:textId="77777777" w:rsidR="00972675" w:rsidRPr="005D2CF1" w:rsidRDefault="00972675" w:rsidP="00972675">
      <w:r w:rsidRPr="005D2CF1">
        <w:lastRenderedPageBreak/>
        <w:t xml:space="preserve">If service experience for both Application(s) and Network Slice is desired but the Target of Analytics </w:t>
      </w:r>
      <w:r>
        <w:t>R</w:t>
      </w:r>
      <w:r w:rsidRPr="005D2CF1">
        <w:t>eporting or Analytics Filter information values (</w:t>
      </w:r>
      <w:proofErr w:type="gramStart"/>
      <w:r w:rsidRPr="005D2CF1">
        <w:t>e.g.</w:t>
      </w:r>
      <w:proofErr w:type="gramEnd"/>
      <w:r w:rsidRPr="005D2CF1">
        <w:t xml:space="preserve"> Area of Interest) need to be different, separate subscriptions/requests may be provided by the service consumer.</w:t>
      </w:r>
    </w:p>
    <w:p w14:paraId="3F999CE4" w14:textId="41701EB2"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4" w:name="_Toc131158590"/>
      <w:r w:rsidRPr="005634A7">
        <w:rPr>
          <w:rFonts w:eastAsia="DengXian"/>
          <w:noProof/>
          <w:color w:val="0000FF"/>
          <w:sz w:val="28"/>
          <w:szCs w:val="28"/>
        </w:rPr>
        <w:t xml:space="preserve">*** </w:t>
      </w:r>
      <w:r w:rsidR="000F7987">
        <w:rPr>
          <w:rFonts w:eastAsia="DengXian"/>
          <w:noProof/>
          <w:color w:val="0000FF"/>
          <w:sz w:val="28"/>
          <w:szCs w:val="28"/>
        </w:rPr>
        <w:t>3rd</w:t>
      </w:r>
      <w:r w:rsidRPr="005634A7">
        <w:rPr>
          <w:rFonts w:eastAsia="DengXian"/>
          <w:noProof/>
          <w:color w:val="0000FF"/>
          <w:sz w:val="28"/>
          <w:szCs w:val="28"/>
        </w:rPr>
        <w:t xml:space="preserve"> Change ***</w:t>
      </w:r>
    </w:p>
    <w:p w14:paraId="03DCB6E4" w14:textId="77777777" w:rsidR="00972675" w:rsidRPr="005D2CF1" w:rsidRDefault="00972675" w:rsidP="00972675">
      <w:pPr>
        <w:pStyle w:val="Heading3"/>
        <w:rPr>
          <w:lang w:eastAsia="zh-CN"/>
        </w:rPr>
      </w:pPr>
      <w:bookmarkStart w:id="45" w:name="_Toc138252916"/>
      <w:bookmarkEnd w:id="44"/>
      <w:r w:rsidRPr="005D2CF1">
        <w:rPr>
          <w:lang w:eastAsia="zh-CN"/>
        </w:rPr>
        <w:t>6.4.3</w:t>
      </w:r>
      <w:r w:rsidRPr="005D2CF1">
        <w:rPr>
          <w:lang w:eastAsia="zh-CN"/>
        </w:rPr>
        <w:tab/>
        <w:t>Output Analytics</w:t>
      </w:r>
      <w:bookmarkEnd w:id="45"/>
    </w:p>
    <w:p w14:paraId="4560EBE5" w14:textId="77777777" w:rsidR="00972675" w:rsidRPr="005D2CF1" w:rsidRDefault="00972675" w:rsidP="00972675">
      <w:pPr>
        <w:rPr>
          <w:lang w:eastAsia="zh-CN"/>
        </w:rPr>
      </w:pPr>
      <w:r w:rsidRPr="005D2CF1">
        <w:rPr>
          <w:lang w:eastAsia="zh-CN"/>
        </w:rPr>
        <w:t xml:space="preserve">The NWDAF services as defined in the </w:t>
      </w:r>
      <w:proofErr w:type="gramStart"/>
      <w:r w:rsidRPr="005D2CF1">
        <w:rPr>
          <w:lang w:eastAsia="zh-CN"/>
        </w:rPr>
        <w:t>clause</w:t>
      </w:r>
      <w:proofErr w:type="gramEnd"/>
      <w:r w:rsidRPr="005D2CF1">
        <w:rPr>
          <w:lang w:eastAsia="zh-CN"/>
        </w:rPr>
        <w:t> 7.2 and 7.3 are used to expose the analytics.</w:t>
      </w:r>
    </w:p>
    <w:p w14:paraId="32468A55" w14:textId="77777777" w:rsidR="00972675" w:rsidRPr="005D2CF1" w:rsidRDefault="00972675" w:rsidP="00972675">
      <w:pPr>
        <w:pStyle w:val="B1"/>
        <w:rPr>
          <w:lang w:eastAsia="zh-CN"/>
        </w:rPr>
      </w:pPr>
      <w:r w:rsidRPr="005D2CF1">
        <w:rPr>
          <w:lang w:eastAsia="zh-CN"/>
        </w:rPr>
        <w:t>-</w:t>
      </w:r>
      <w:r w:rsidRPr="005D2CF1">
        <w:rPr>
          <w:lang w:eastAsia="zh-CN"/>
        </w:rPr>
        <w:tab/>
        <w:t>Service Experience statistics information is defined in Table 6.4.3-1.</w:t>
      </w:r>
    </w:p>
    <w:p w14:paraId="5735A60F" w14:textId="77777777" w:rsidR="00972675" w:rsidRPr="005D2CF1" w:rsidRDefault="00972675" w:rsidP="00972675">
      <w:pPr>
        <w:pStyle w:val="B1"/>
        <w:rPr>
          <w:lang w:eastAsia="zh-CN"/>
        </w:rPr>
      </w:pPr>
      <w:r w:rsidRPr="005D2CF1">
        <w:rPr>
          <w:lang w:eastAsia="zh-CN"/>
        </w:rPr>
        <w:t>-</w:t>
      </w:r>
      <w:r w:rsidRPr="005D2CF1">
        <w:rPr>
          <w:lang w:eastAsia="zh-CN"/>
        </w:rPr>
        <w:tab/>
        <w:t>Service Experience predictions information is defined in Table 6.4.3-2.</w:t>
      </w:r>
    </w:p>
    <w:p w14:paraId="40307CB8" w14:textId="77777777" w:rsidR="00972675" w:rsidRPr="005D2CF1" w:rsidRDefault="00972675" w:rsidP="00972675">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972675" w:rsidRPr="005D2CF1" w14:paraId="3110AA0A" w14:textId="77777777" w:rsidTr="003156A3">
        <w:tc>
          <w:tcPr>
            <w:tcW w:w="2492" w:type="dxa"/>
            <w:shd w:val="clear" w:color="auto" w:fill="auto"/>
          </w:tcPr>
          <w:p w14:paraId="1F2D6E92" w14:textId="77777777" w:rsidR="00972675" w:rsidRPr="005D2CF1" w:rsidRDefault="00972675" w:rsidP="003156A3">
            <w:pPr>
              <w:pStyle w:val="TAH"/>
              <w:rPr>
                <w:lang w:eastAsia="zh-CN"/>
              </w:rPr>
            </w:pPr>
            <w:r w:rsidRPr="005D2CF1">
              <w:rPr>
                <w:lang w:eastAsia="zh-CN"/>
              </w:rPr>
              <w:t>Information</w:t>
            </w:r>
          </w:p>
        </w:tc>
        <w:tc>
          <w:tcPr>
            <w:tcW w:w="7139" w:type="dxa"/>
            <w:shd w:val="clear" w:color="auto" w:fill="auto"/>
          </w:tcPr>
          <w:p w14:paraId="2CF794B5" w14:textId="77777777" w:rsidR="00972675" w:rsidRPr="005D2CF1" w:rsidRDefault="00972675" w:rsidP="003156A3">
            <w:pPr>
              <w:pStyle w:val="TAH"/>
              <w:rPr>
                <w:lang w:eastAsia="zh-CN"/>
              </w:rPr>
            </w:pPr>
            <w:r w:rsidRPr="005D2CF1">
              <w:rPr>
                <w:lang w:eastAsia="zh-CN"/>
              </w:rPr>
              <w:t>Description</w:t>
            </w:r>
          </w:p>
        </w:tc>
      </w:tr>
      <w:tr w:rsidR="00972675" w:rsidRPr="005D2CF1" w14:paraId="6719EAA5" w14:textId="77777777" w:rsidTr="003156A3">
        <w:tc>
          <w:tcPr>
            <w:tcW w:w="2492" w:type="dxa"/>
            <w:shd w:val="clear" w:color="auto" w:fill="auto"/>
            <w:vAlign w:val="center"/>
          </w:tcPr>
          <w:p w14:paraId="675803A4" w14:textId="77777777" w:rsidR="00972675" w:rsidRPr="005D2CF1" w:rsidRDefault="00972675" w:rsidP="003156A3">
            <w:pPr>
              <w:pStyle w:val="TAL"/>
            </w:pPr>
            <w:r w:rsidRPr="005D2CF1">
              <w:t>Slice instance service experiences (</w:t>
            </w:r>
            <w:proofErr w:type="gramStart"/>
            <w:r w:rsidRPr="005D2CF1">
              <w:t>0</w:t>
            </w:r>
            <w:r>
              <w:t>..</w:t>
            </w:r>
            <w:proofErr w:type="gramEnd"/>
            <w:r w:rsidRPr="005D2CF1">
              <w:t>max)</w:t>
            </w:r>
          </w:p>
        </w:tc>
        <w:tc>
          <w:tcPr>
            <w:tcW w:w="7139" w:type="dxa"/>
            <w:shd w:val="clear" w:color="auto" w:fill="auto"/>
            <w:vAlign w:val="center"/>
          </w:tcPr>
          <w:p w14:paraId="3690ABC1" w14:textId="77777777" w:rsidR="00972675" w:rsidRPr="005D2CF1" w:rsidRDefault="00972675" w:rsidP="003156A3">
            <w:pPr>
              <w:pStyle w:val="TAL"/>
            </w:pPr>
            <w:r w:rsidRPr="005D2CF1">
              <w:t>List of observed service experience information for each Network Slice instance.</w:t>
            </w:r>
          </w:p>
        </w:tc>
      </w:tr>
      <w:tr w:rsidR="00972675" w:rsidRPr="005D2CF1" w14:paraId="345123C7" w14:textId="77777777" w:rsidTr="003156A3">
        <w:tc>
          <w:tcPr>
            <w:tcW w:w="2492" w:type="dxa"/>
            <w:shd w:val="clear" w:color="auto" w:fill="auto"/>
            <w:vAlign w:val="center"/>
          </w:tcPr>
          <w:p w14:paraId="684BAC7B" w14:textId="77777777" w:rsidR="00972675" w:rsidRPr="005D2CF1" w:rsidRDefault="00972675" w:rsidP="003156A3">
            <w:pPr>
              <w:pStyle w:val="TAL"/>
            </w:pPr>
            <w:r>
              <w:t>&gt; S-NSSAI</w:t>
            </w:r>
          </w:p>
        </w:tc>
        <w:tc>
          <w:tcPr>
            <w:tcW w:w="7139" w:type="dxa"/>
            <w:shd w:val="clear" w:color="auto" w:fill="auto"/>
            <w:vAlign w:val="center"/>
          </w:tcPr>
          <w:p w14:paraId="3A24E425" w14:textId="77777777" w:rsidR="00972675" w:rsidRPr="005D2CF1" w:rsidRDefault="00972675" w:rsidP="003156A3">
            <w:pPr>
              <w:pStyle w:val="TAL"/>
            </w:pPr>
            <w:r>
              <w:t>Identifies the Network Slice</w:t>
            </w:r>
          </w:p>
        </w:tc>
      </w:tr>
      <w:tr w:rsidR="00972675" w:rsidRPr="005D2CF1" w14:paraId="344DAFD0" w14:textId="77777777" w:rsidTr="003156A3">
        <w:tc>
          <w:tcPr>
            <w:tcW w:w="2492" w:type="dxa"/>
            <w:shd w:val="clear" w:color="auto" w:fill="auto"/>
            <w:vAlign w:val="center"/>
          </w:tcPr>
          <w:p w14:paraId="27D655F2" w14:textId="77777777" w:rsidR="00972675" w:rsidRPr="005D2CF1" w:rsidRDefault="00972675" w:rsidP="003156A3">
            <w:pPr>
              <w:pStyle w:val="TAL"/>
            </w:pPr>
            <w:r w:rsidRPr="005D2CF1">
              <w:t>&gt; NSI ID</w:t>
            </w:r>
            <w:r>
              <w:t xml:space="preserve"> (NOTE 2)</w:t>
            </w:r>
          </w:p>
        </w:tc>
        <w:tc>
          <w:tcPr>
            <w:tcW w:w="7139" w:type="dxa"/>
            <w:shd w:val="clear" w:color="auto" w:fill="auto"/>
            <w:vAlign w:val="center"/>
          </w:tcPr>
          <w:p w14:paraId="64ABF7C8" w14:textId="77777777" w:rsidR="00972675" w:rsidRPr="005D2CF1" w:rsidRDefault="00972675" w:rsidP="003156A3">
            <w:pPr>
              <w:pStyle w:val="TAL"/>
            </w:pPr>
            <w:r w:rsidRPr="005D2CF1">
              <w:t>Identifies the Network Slice instance within the Network Slice.</w:t>
            </w:r>
          </w:p>
        </w:tc>
      </w:tr>
      <w:tr w:rsidR="00972675" w:rsidRPr="005D2CF1" w14:paraId="6C70B3F2" w14:textId="77777777" w:rsidTr="003156A3">
        <w:tc>
          <w:tcPr>
            <w:tcW w:w="2492" w:type="dxa"/>
            <w:shd w:val="clear" w:color="auto" w:fill="auto"/>
            <w:vAlign w:val="center"/>
          </w:tcPr>
          <w:p w14:paraId="235E9794" w14:textId="77777777" w:rsidR="00972675" w:rsidRPr="005D2CF1" w:rsidRDefault="00972675" w:rsidP="003156A3">
            <w:pPr>
              <w:pStyle w:val="TAL"/>
            </w:pPr>
            <w:r w:rsidRPr="005D2CF1">
              <w:t>&gt; Network Slice instance service experience</w:t>
            </w:r>
          </w:p>
        </w:tc>
        <w:tc>
          <w:tcPr>
            <w:tcW w:w="7139" w:type="dxa"/>
            <w:shd w:val="clear" w:color="auto" w:fill="auto"/>
            <w:vAlign w:val="center"/>
          </w:tcPr>
          <w:p w14:paraId="7EE9DA82" w14:textId="77777777" w:rsidR="00972675" w:rsidRPr="005D2CF1" w:rsidRDefault="00972675" w:rsidP="003156A3">
            <w:pPr>
              <w:pStyle w:val="TAL"/>
            </w:pPr>
            <w:r w:rsidRPr="005D2CF1">
              <w:t>Service experience across Applications on a Network Slice instance over the Analytics target period (average, variance).</w:t>
            </w:r>
          </w:p>
        </w:tc>
      </w:tr>
      <w:tr w:rsidR="00972675" w:rsidRPr="005D2CF1" w14:paraId="1107840B" w14:textId="77777777" w:rsidTr="003156A3">
        <w:tc>
          <w:tcPr>
            <w:tcW w:w="2492" w:type="dxa"/>
            <w:shd w:val="clear" w:color="auto" w:fill="auto"/>
            <w:vAlign w:val="center"/>
          </w:tcPr>
          <w:p w14:paraId="3AB43B88" w14:textId="77777777" w:rsidR="00972675" w:rsidRPr="005D2CF1" w:rsidRDefault="00972675" w:rsidP="003156A3">
            <w:pPr>
              <w:pStyle w:val="TAL"/>
            </w:pPr>
            <w:r w:rsidRPr="005D2CF1">
              <w:t>&gt; SUPI list (</w:t>
            </w:r>
            <w:proofErr w:type="gramStart"/>
            <w:r w:rsidRPr="005D2CF1">
              <w:t>0..</w:t>
            </w:r>
            <w:proofErr w:type="gramEnd"/>
            <w:r w:rsidRPr="005D2CF1">
              <w:t>SUPImax)</w:t>
            </w:r>
            <w:r>
              <w:t xml:space="preserve"> (NOTE 3)</w:t>
            </w:r>
          </w:p>
        </w:tc>
        <w:tc>
          <w:tcPr>
            <w:tcW w:w="7139" w:type="dxa"/>
            <w:shd w:val="clear" w:color="auto" w:fill="auto"/>
            <w:vAlign w:val="center"/>
          </w:tcPr>
          <w:p w14:paraId="2F5CAA8C" w14:textId="77777777" w:rsidR="00972675" w:rsidRPr="005D2CF1" w:rsidRDefault="00972675" w:rsidP="003156A3">
            <w:pPr>
              <w:pStyle w:val="TAL"/>
            </w:pPr>
            <w:r w:rsidRPr="005D2CF1">
              <w:t xml:space="preserve">List of SUPI(s) for </w:t>
            </w:r>
            <w:r>
              <w:t xml:space="preserve">which the </w:t>
            </w:r>
            <w:r w:rsidRPr="005D2CF1">
              <w:t>slice instance service experience</w:t>
            </w:r>
            <w:r>
              <w:t xml:space="preserve"> applies</w:t>
            </w:r>
            <w:r w:rsidRPr="005D2CF1">
              <w:t>.</w:t>
            </w:r>
          </w:p>
        </w:tc>
      </w:tr>
      <w:tr w:rsidR="00972675" w:rsidRPr="005D2CF1" w14:paraId="7D5E029B" w14:textId="77777777" w:rsidTr="003156A3">
        <w:tc>
          <w:tcPr>
            <w:tcW w:w="2492" w:type="dxa"/>
            <w:shd w:val="clear" w:color="auto" w:fill="auto"/>
            <w:vAlign w:val="center"/>
          </w:tcPr>
          <w:p w14:paraId="686162E6" w14:textId="77777777" w:rsidR="00972675" w:rsidRPr="005D2CF1" w:rsidRDefault="00972675" w:rsidP="003156A3">
            <w:pPr>
              <w:pStyle w:val="TAL"/>
            </w:pPr>
            <w:r w:rsidRPr="005D2CF1">
              <w:t>&gt; Ratio</w:t>
            </w:r>
            <w:r>
              <w:t xml:space="preserve"> (NOTE 3)</w:t>
            </w:r>
          </w:p>
        </w:tc>
        <w:tc>
          <w:tcPr>
            <w:tcW w:w="7139" w:type="dxa"/>
            <w:shd w:val="clear" w:color="auto" w:fill="auto"/>
            <w:vAlign w:val="center"/>
          </w:tcPr>
          <w:p w14:paraId="7B1C07A3" w14:textId="77777777" w:rsidR="00972675" w:rsidRPr="005D2CF1" w:rsidRDefault="00972675" w:rsidP="003156A3">
            <w:pPr>
              <w:pStyle w:val="TAL"/>
            </w:pPr>
            <w:r w:rsidRPr="005D2CF1">
              <w:t>Estimated percentage of UEs with similar service experience (in the group, or among all UEs).</w:t>
            </w:r>
          </w:p>
        </w:tc>
      </w:tr>
      <w:tr w:rsidR="00972675" w:rsidRPr="005D2CF1" w14:paraId="261B9308" w14:textId="77777777" w:rsidTr="003156A3">
        <w:tc>
          <w:tcPr>
            <w:tcW w:w="2492" w:type="dxa"/>
            <w:shd w:val="clear" w:color="auto" w:fill="auto"/>
            <w:vAlign w:val="center"/>
          </w:tcPr>
          <w:p w14:paraId="1A96E108" w14:textId="77777777" w:rsidR="00972675" w:rsidRPr="005D2CF1" w:rsidRDefault="00972675" w:rsidP="003156A3">
            <w:pPr>
              <w:pStyle w:val="TAL"/>
            </w:pPr>
            <w:r w:rsidRPr="005D2CF1">
              <w:t>&gt; Spatial validity</w:t>
            </w:r>
            <w:r>
              <w:t xml:space="preserve"> (NOTE 6)</w:t>
            </w:r>
          </w:p>
        </w:tc>
        <w:tc>
          <w:tcPr>
            <w:tcW w:w="7139" w:type="dxa"/>
            <w:shd w:val="clear" w:color="auto" w:fill="auto"/>
            <w:vAlign w:val="center"/>
          </w:tcPr>
          <w:p w14:paraId="2943B8F7" w14:textId="77777777" w:rsidR="00972675" w:rsidRPr="005D2CF1" w:rsidRDefault="00972675" w:rsidP="003156A3">
            <w:pPr>
              <w:pStyle w:val="TAL"/>
            </w:pPr>
            <w:r w:rsidRPr="005D2CF1">
              <w:t>Area where the Network Slice service experience analytics applies.</w:t>
            </w:r>
          </w:p>
        </w:tc>
      </w:tr>
      <w:tr w:rsidR="00972675" w:rsidRPr="005D2CF1" w14:paraId="497B69FA" w14:textId="77777777" w:rsidTr="003156A3">
        <w:tc>
          <w:tcPr>
            <w:tcW w:w="2492" w:type="dxa"/>
            <w:shd w:val="clear" w:color="auto" w:fill="auto"/>
            <w:vAlign w:val="center"/>
          </w:tcPr>
          <w:p w14:paraId="0AE44F55" w14:textId="77777777" w:rsidR="00972675" w:rsidRPr="005D2CF1" w:rsidRDefault="00972675" w:rsidP="003156A3">
            <w:pPr>
              <w:pStyle w:val="TAL"/>
            </w:pPr>
            <w:r w:rsidRPr="005D2CF1">
              <w:t>&gt; Validity period</w:t>
            </w:r>
          </w:p>
        </w:tc>
        <w:tc>
          <w:tcPr>
            <w:tcW w:w="7139" w:type="dxa"/>
            <w:shd w:val="clear" w:color="auto" w:fill="auto"/>
            <w:vAlign w:val="center"/>
          </w:tcPr>
          <w:p w14:paraId="73C436E8" w14:textId="77777777" w:rsidR="00972675" w:rsidRPr="005D2CF1" w:rsidRDefault="00972675" w:rsidP="003156A3">
            <w:pPr>
              <w:pStyle w:val="TAL"/>
            </w:pPr>
            <w:r w:rsidRPr="005D2CF1">
              <w:t>Validity period for the Network Slice service experience analytics as defined in clause 6.1.3.</w:t>
            </w:r>
          </w:p>
        </w:tc>
      </w:tr>
      <w:tr w:rsidR="00972675" w:rsidRPr="005D2CF1" w14:paraId="5ED0C630" w14:textId="77777777" w:rsidTr="003156A3">
        <w:tc>
          <w:tcPr>
            <w:tcW w:w="2492" w:type="dxa"/>
            <w:shd w:val="clear" w:color="auto" w:fill="auto"/>
            <w:vAlign w:val="center"/>
          </w:tcPr>
          <w:p w14:paraId="1E9D73DD" w14:textId="77777777" w:rsidR="00972675" w:rsidRPr="005D2CF1" w:rsidRDefault="00972675" w:rsidP="003156A3">
            <w:pPr>
              <w:pStyle w:val="TAL"/>
            </w:pPr>
            <w:r w:rsidRPr="005D2CF1">
              <w:t>Application service experiences (</w:t>
            </w:r>
            <w:proofErr w:type="gramStart"/>
            <w:r w:rsidRPr="005D2CF1">
              <w:t>0..</w:t>
            </w:r>
            <w:proofErr w:type="gramEnd"/>
            <w:r w:rsidRPr="005D2CF1">
              <w:t>max)</w:t>
            </w:r>
          </w:p>
        </w:tc>
        <w:tc>
          <w:tcPr>
            <w:tcW w:w="7139" w:type="dxa"/>
            <w:shd w:val="clear" w:color="auto" w:fill="auto"/>
            <w:vAlign w:val="center"/>
          </w:tcPr>
          <w:p w14:paraId="1972A92C" w14:textId="77777777" w:rsidR="00972675" w:rsidRPr="005D2CF1" w:rsidRDefault="00972675" w:rsidP="003156A3">
            <w:pPr>
              <w:pStyle w:val="TAL"/>
            </w:pPr>
            <w:r w:rsidRPr="005D2CF1">
              <w:t>List of observed service experience information for each Application.</w:t>
            </w:r>
          </w:p>
        </w:tc>
      </w:tr>
      <w:tr w:rsidR="00972675" w:rsidRPr="005D2CF1" w14:paraId="6FD1B8B4" w14:textId="77777777" w:rsidTr="003156A3">
        <w:tc>
          <w:tcPr>
            <w:tcW w:w="2492" w:type="dxa"/>
            <w:shd w:val="clear" w:color="auto" w:fill="auto"/>
            <w:vAlign w:val="center"/>
          </w:tcPr>
          <w:p w14:paraId="0A500B0A" w14:textId="77777777" w:rsidR="00972675" w:rsidRPr="005D2CF1" w:rsidRDefault="00972675" w:rsidP="003156A3">
            <w:pPr>
              <w:pStyle w:val="TAL"/>
            </w:pPr>
            <w:r w:rsidRPr="005D2CF1">
              <w:t>&gt; S-NSSAI</w:t>
            </w:r>
          </w:p>
        </w:tc>
        <w:tc>
          <w:tcPr>
            <w:tcW w:w="7139" w:type="dxa"/>
            <w:shd w:val="clear" w:color="auto" w:fill="auto"/>
            <w:vAlign w:val="center"/>
          </w:tcPr>
          <w:p w14:paraId="3BC42BD1" w14:textId="77777777" w:rsidR="00972675" w:rsidRPr="005D2CF1" w:rsidRDefault="00972675" w:rsidP="003156A3">
            <w:pPr>
              <w:pStyle w:val="TAL"/>
            </w:pPr>
            <w:r w:rsidRPr="005D2CF1">
              <w:t xml:space="preserve">Identifies the Network Slice </w:t>
            </w:r>
            <w:r>
              <w:t xml:space="preserve">used to access </w:t>
            </w:r>
            <w:r w:rsidRPr="005D2CF1">
              <w:t>the Application.</w:t>
            </w:r>
          </w:p>
        </w:tc>
      </w:tr>
      <w:tr w:rsidR="00972675" w:rsidRPr="005D2CF1" w14:paraId="2066B06F" w14:textId="77777777" w:rsidTr="003156A3">
        <w:tc>
          <w:tcPr>
            <w:tcW w:w="2492" w:type="dxa"/>
            <w:shd w:val="clear" w:color="auto" w:fill="auto"/>
            <w:vAlign w:val="center"/>
          </w:tcPr>
          <w:p w14:paraId="5BA7D20B" w14:textId="77777777" w:rsidR="00972675" w:rsidRPr="005D2CF1" w:rsidRDefault="00972675" w:rsidP="003156A3">
            <w:pPr>
              <w:pStyle w:val="TAL"/>
            </w:pPr>
            <w:r w:rsidRPr="005D2CF1">
              <w:t>&gt; Application ID</w:t>
            </w:r>
          </w:p>
        </w:tc>
        <w:tc>
          <w:tcPr>
            <w:tcW w:w="7139" w:type="dxa"/>
            <w:shd w:val="clear" w:color="auto" w:fill="auto"/>
            <w:vAlign w:val="center"/>
          </w:tcPr>
          <w:p w14:paraId="5031C530" w14:textId="77777777" w:rsidR="00972675" w:rsidRPr="005D2CF1" w:rsidRDefault="00972675" w:rsidP="003156A3">
            <w:pPr>
              <w:pStyle w:val="TAL"/>
            </w:pPr>
            <w:r w:rsidRPr="005D2CF1">
              <w:t>Identification of the Application.</w:t>
            </w:r>
          </w:p>
        </w:tc>
      </w:tr>
      <w:tr w:rsidR="00972675" w:rsidRPr="005D2CF1" w14:paraId="3BFB0788" w14:textId="77777777" w:rsidTr="003156A3">
        <w:tc>
          <w:tcPr>
            <w:tcW w:w="2492" w:type="dxa"/>
            <w:shd w:val="clear" w:color="auto" w:fill="auto"/>
            <w:vAlign w:val="center"/>
          </w:tcPr>
          <w:p w14:paraId="1E8B5EAE" w14:textId="77777777" w:rsidR="00972675" w:rsidRPr="005D2CF1" w:rsidRDefault="00972675" w:rsidP="003156A3">
            <w:pPr>
              <w:pStyle w:val="TAL"/>
            </w:pPr>
            <w:r w:rsidRPr="008D40B1">
              <w:t>&gt; Service Experience Type</w:t>
            </w:r>
          </w:p>
        </w:tc>
        <w:tc>
          <w:tcPr>
            <w:tcW w:w="7139" w:type="dxa"/>
            <w:shd w:val="clear" w:color="auto" w:fill="auto"/>
            <w:vAlign w:val="center"/>
          </w:tcPr>
          <w:p w14:paraId="63BBF035" w14:textId="77777777" w:rsidR="00972675" w:rsidRPr="005D2CF1" w:rsidRDefault="00972675" w:rsidP="003156A3">
            <w:pPr>
              <w:pStyle w:val="TAL"/>
            </w:pPr>
            <w:r w:rsidRPr="008D40B1">
              <w:t xml:space="preserve">Type of Service Experience analytics, </w:t>
            </w:r>
            <w:proofErr w:type="gramStart"/>
            <w:r w:rsidRPr="008D40B1">
              <w:t>e.g.</w:t>
            </w:r>
            <w:proofErr w:type="gramEnd"/>
            <w:r w:rsidRPr="008D40B1">
              <w:t xml:space="preserve"> on voice, video, other.</w:t>
            </w:r>
          </w:p>
        </w:tc>
      </w:tr>
      <w:tr w:rsidR="00972675" w:rsidRPr="005D2CF1" w14:paraId="4E82E4BA" w14:textId="77777777" w:rsidTr="003156A3">
        <w:tc>
          <w:tcPr>
            <w:tcW w:w="2492" w:type="dxa"/>
            <w:shd w:val="clear" w:color="auto" w:fill="auto"/>
            <w:vAlign w:val="center"/>
          </w:tcPr>
          <w:p w14:paraId="285CC3ED" w14:textId="77777777" w:rsidR="00972675" w:rsidRPr="005D2CF1" w:rsidRDefault="00972675" w:rsidP="003156A3">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09D51492" w14:textId="77777777" w:rsidR="00972675" w:rsidRPr="005D2CF1" w:rsidRDefault="00972675" w:rsidP="003156A3">
            <w:pPr>
              <w:pStyle w:val="TAL"/>
            </w:pPr>
            <w:r w:rsidRPr="00E9603C">
              <w:rPr>
                <w:lang w:eastAsia="zh-CN"/>
              </w:rPr>
              <w:t xml:space="preserve">Indicating </w:t>
            </w:r>
            <w:r w:rsidRPr="00E9603C">
              <w:t>the UE location information (</w:t>
            </w:r>
            <w:proofErr w:type="gramStart"/>
            <w:r w:rsidRPr="00E9603C">
              <w:t>e.g.</w:t>
            </w:r>
            <w:proofErr w:type="gramEnd"/>
            <w:r w:rsidRPr="00E9603C">
              <w:t xml:space="preserve"> </w:t>
            </w:r>
            <w:r>
              <w:t xml:space="preserve">TAI list, </w:t>
            </w:r>
            <w:proofErr w:type="spellStart"/>
            <w:r w:rsidRPr="00E9603C">
              <w:t>gNB</w:t>
            </w:r>
            <w:proofErr w:type="spellEnd"/>
            <w:r w:rsidRPr="00E9603C">
              <w:t xml:space="preserve"> ID,</w:t>
            </w:r>
            <w:r>
              <w:t xml:space="preserve"> or location coordinates,</w:t>
            </w:r>
            <w:r w:rsidRPr="00E9603C">
              <w:t xml:space="preserve"> etc) when the UE service is delivered.</w:t>
            </w:r>
          </w:p>
        </w:tc>
      </w:tr>
      <w:tr w:rsidR="00972675" w:rsidRPr="005D2CF1" w14:paraId="5645A73A" w14:textId="77777777" w:rsidTr="003156A3">
        <w:tc>
          <w:tcPr>
            <w:tcW w:w="2492" w:type="dxa"/>
            <w:shd w:val="clear" w:color="auto" w:fill="auto"/>
            <w:vAlign w:val="center"/>
          </w:tcPr>
          <w:p w14:paraId="0E8D9C8C" w14:textId="77777777" w:rsidR="00972675" w:rsidRPr="005D2CF1" w:rsidRDefault="00972675" w:rsidP="003156A3">
            <w:pPr>
              <w:pStyle w:val="TAL"/>
            </w:pPr>
            <w:r>
              <w:rPr>
                <w:lang w:eastAsia="zh-CN"/>
              </w:rPr>
              <w:t xml:space="preserve">&gt; </w:t>
            </w:r>
            <w:r w:rsidRPr="00E9603C">
              <w:rPr>
                <w:lang w:eastAsia="zh-CN"/>
              </w:rPr>
              <w:t>UPF Info</w:t>
            </w:r>
            <w:r>
              <w:rPr>
                <w:lang w:eastAsia="zh-CN"/>
              </w:rPr>
              <w:t xml:space="preserve"> (NOTE 4)</w:t>
            </w:r>
          </w:p>
        </w:tc>
        <w:tc>
          <w:tcPr>
            <w:tcW w:w="7139" w:type="dxa"/>
            <w:shd w:val="clear" w:color="auto" w:fill="auto"/>
            <w:vAlign w:val="center"/>
          </w:tcPr>
          <w:p w14:paraId="69BB6CB1" w14:textId="77777777" w:rsidR="00972675" w:rsidRPr="005D2CF1" w:rsidRDefault="00972675" w:rsidP="003156A3">
            <w:pPr>
              <w:pStyle w:val="TAL"/>
            </w:pPr>
            <w:r w:rsidRPr="00E9603C">
              <w:rPr>
                <w:lang w:eastAsia="zh-CN"/>
              </w:rPr>
              <w:t>Indicating UPF serving the UE</w:t>
            </w:r>
            <w:r>
              <w:rPr>
                <w:lang w:eastAsia="zh-CN"/>
              </w:rPr>
              <w:t>.</w:t>
            </w:r>
          </w:p>
        </w:tc>
      </w:tr>
      <w:tr w:rsidR="00972675" w:rsidRPr="005D2CF1" w14:paraId="314FC650" w14:textId="77777777" w:rsidTr="003156A3">
        <w:tc>
          <w:tcPr>
            <w:tcW w:w="2492" w:type="dxa"/>
            <w:shd w:val="clear" w:color="auto" w:fill="auto"/>
            <w:vAlign w:val="center"/>
          </w:tcPr>
          <w:p w14:paraId="492D4F9C" w14:textId="77777777" w:rsidR="00972675" w:rsidRPr="005D2CF1" w:rsidRDefault="00972675" w:rsidP="003156A3">
            <w:pPr>
              <w:pStyle w:val="TAL"/>
            </w:pPr>
            <w:r>
              <w:rPr>
                <w:lang w:eastAsia="zh-CN"/>
              </w:rPr>
              <w:t xml:space="preserve">&gt; </w:t>
            </w:r>
            <w:r w:rsidRPr="00E9603C">
              <w:rPr>
                <w:lang w:eastAsia="zh-CN"/>
              </w:rPr>
              <w:t>DNAI</w:t>
            </w:r>
          </w:p>
        </w:tc>
        <w:tc>
          <w:tcPr>
            <w:tcW w:w="7139" w:type="dxa"/>
            <w:shd w:val="clear" w:color="auto" w:fill="auto"/>
          </w:tcPr>
          <w:p w14:paraId="6A53F0F5" w14:textId="77777777" w:rsidR="00972675" w:rsidRPr="005D2CF1" w:rsidRDefault="00972675" w:rsidP="003156A3">
            <w:pPr>
              <w:pStyle w:val="TAL"/>
            </w:pPr>
            <w:r w:rsidRPr="00E9603C">
              <w:rPr>
                <w:lang w:eastAsia="zh-CN"/>
              </w:rPr>
              <w:t>Indicating which DNAI the UE service uses/camps on</w:t>
            </w:r>
            <w:r>
              <w:rPr>
                <w:lang w:eastAsia="zh-CN"/>
              </w:rPr>
              <w:t>.</w:t>
            </w:r>
          </w:p>
        </w:tc>
      </w:tr>
      <w:tr w:rsidR="00972675" w:rsidRPr="005D2CF1" w14:paraId="1E2F9EA0" w14:textId="77777777" w:rsidTr="003156A3">
        <w:tc>
          <w:tcPr>
            <w:tcW w:w="2492" w:type="dxa"/>
            <w:shd w:val="clear" w:color="auto" w:fill="auto"/>
            <w:vAlign w:val="center"/>
          </w:tcPr>
          <w:p w14:paraId="5C77C6B3" w14:textId="77777777" w:rsidR="00972675" w:rsidRPr="005D2CF1" w:rsidRDefault="00972675" w:rsidP="003156A3">
            <w:pPr>
              <w:pStyle w:val="TAL"/>
            </w:pPr>
            <w:r>
              <w:rPr>
                <w:lang w:eastAsia="zh-CN"/>
              </w:rPr>
              <w:t xml:space="preserve">&gt; </w:t>
            </w:r>
            <w:r w:rsidRPr="00E9603C">
              <w:rPr>
                <w:lang w:eastAsia="zh-CN"/>
              </w:rPr>
              <w:t>DNN</w:t>
            </w:r>
          </w:p>
        </w:tc>
        <w:tc>
          <w:tcPr>
            <w:tcW w:w="7139" w:type="dxa"/>
            <w:shd w:val="clear" w:color="auto" w:fill="auto"/>
          </w:tcPr>
          <w:p w14:paraId="7A0EA07C" w14:textId="77777777" w:rsidR="00972675" w:rsidRPr="005D2CF1" w:rsidRDefault="00972675" w:rsidP="003156A3">
            <w:pPr>
              <w:pStyle w:val="TAL"/>
            </w:pPr>
            <w:r w:rsidRPr="00E9603C">
              <w:t>DNN for the PDU Session which contains the QoS flow</w:t>
            </w:r>
            <w:r>
              <w:t>.</w:t>
            </w:r>
          </w:p>
        </w:tc>
      </w:tr>
      <w:tr w:rsidR="00972675" w:rsidRPr="005D2CF1" w14:paraId="20B59282" w14:textId="77777777" w:rsidTr="003156A3">
        <w:tc>
          <w:tcPr>
            <w:tcW w:w="2492" w:type="dxa"/>
            <w:shd w:val="clear" w:color="auto" w:fill="auto"/>
            <w:vAlign w:val="center"/>
          </w:tcPr>
          <w:p w14:paraId="23E5110E" w14:textId="77777777" w:rsidR="00972675" w:rsidRPr="005D2CF1" w:rsidRDefault="00972675" w:rsidP="003156A3">
            <w:pPr>
              <w:pStyle w:val="TAL"/>
            </w:pPr>
            <w:r>
              <w:t xml:space="preserve">&gt; </w:t>
            </w:r>
            <w:r w:rsidRPr="00E9603C">
              <w:t>Application Server Instance Address</w:t>
            </w:r>
          </w:p>
        </w:tc>
        <w:tc>
          <w:tcPr>
            <w:tcW w:w="7139" w:type="dxa"/>
            <w:shd w:val="clear" w:color="auto" w:fill="auto"/>
            <w:vAlign w:val="center"/>
          </w:tcPr>
          <w:p w14:paraId="25CC1104" w14:textId="77777777" w:rsidR="00972675" w:rsidRPr="005D2CF1" w:rsidRDefault="00972675" w:rsidP="003156A3">
            <w:pPr>
              <w:pStyle w:val="TAL"/>
            </w:pPr>
            <w:r w:rsidRPr="00E9603C">
              <w:t>Identifies the Application Server Instance (IP address of the Application Server) or FQDN of Application Server</w:t>
            </w:r>
            <w:r>
              <w:t>.</w:t>
            </w:r>
          </w:p>
        </w:tc>
      </w:tr>
      <w:tr w:rsidR="00972675" w:rsidRPr="005D2CF1" w14:paraId="21EB4FD5" w14:textId="77777777" w:rsidTr="003156A3">
        <w:tc>
          <w:tcPr>
            <w:tcW w:w="2492" w:type="dxa"/>
            <w:shd w:val="clear" w:color="auto" w:fill="auto"/>
            <w:vAlign w:val="center"/>
          </w:tcPr>
          <w:p w14:paraId="70C246B6" w14:textId="77777777" w:rsidR="00972675" w:rsidRPr="005D2CF1" w:rsidRDefault="00972675" w:rsidP="003156A3">
            <w:pPr>
              <w:pStyle w:val="TAL"/>
            </w:pPr>
            <w:r w:rsidRPr="005D2CF1">
              <w:t>&gt; Service Experience</w:t>
            </w:r>
          </w:p>
        </w:tc>
        <w:tc>
          <w:tcPr>
            <w:tcW w:w="7139" w:type="dxa"/>
            <w:shd w:val="clear" w:color="auto" w:fill="auto"/>
            <w:vAlign w:val="center"/>
          </w:tcPr>
          <w:p w14:paraId="681FAAE0" w14:textId="77777777" w:rsidR="00972675" w:rsidRPr="005D2CF1" w:rsidRDefault="00972675" w:rsidP="003156A3">
            <w:pPr>
              <w:pStyle w:val="TAL"/>
            </w:pPr>
            <w:r w:rsidRPr="005D2CF1">
              <w:t>Service Experience over the Analytics target period (average, variance).</w:t>
            </w:r>
          </w:p>
        </w:tc>
      </w:tr>
      <w:tr w:rsidR="00972675" w:rsidRPr="005D2CF1" w14:paraId="0725D35B" w14:textId="77777777" w:rsidTr="003156A3">
        <w:tc>
          <w:tcPr>
            <w:tcW w:w="2492" w:type="dxa"/>
            <w:shd w:val="clear" w:color="auto" w:fill="auto"/>
            <w:vAlign w:val="center"/>
          </w:tcPr>
          <w:p w14:paraId="5B626CE7" w14:textId="77777777" w:rsidR="00972675" w:rsidRPr="005D2CF1" w:rsidRDefault="00972675" w:rsidP="003156A3">
            <w:pPr>
              <w:pStyle w:val="TAL"/>
            </w:pPr>
            <w:r w:rsidRPr="005D2CF1">
              <w:t>&gt; SUPI list (</w:t>
            </w:r>
            <w:proofErr w:type="gramStart"/>
            <w:r w:rsidRPr="005D2CF1">
              <w:t>0..</w:t>
            </w:r>
            <w:proofErr w:type="gramEnd"/>
            <w:r w:rsidRPr="005D2CF1">
              <w:t>SUPImax)</w:t>
            </w:r>
            <w:r>
              <w:t xml:space="preserve"> (NOTE 3)</w:t>
            </w:r>
          </w:p>
        </w:tc>
        <w:tc>
          <w:tcPr>
            <w:tcW w:w="7139" w:type="dxa"/>
            <w:shd w:val="clear" w:color="auto" w:fill="auto"/>
            <w:vAlign w:val="center"/>
          </w:tcPr>
          <w:p w14:paraId="69F8C18B" w14:textId="77777777" w:rsidR="00972675" w:rsidRPr="005D2CF1" w:rsidRDefault="00972675" w:rsidP="003156A3">
            <w:pPr>
              <w:pStyle w:val="TAL"/>
            </w:pPr>
            <w:r w:rsidRPr="005D2CF1">
              <w:t xml:space="preserve">List of SUPI(s) </w:t>
            </w:r>
            <w:r>
              <w:t xml:space="preserve">with the same </w:t>
            </w:r>
            <w:r w:rsidRPr="005D2CF1">
              <w:t>application service experience.</w:t>
            </w:r>
          </w:p>
        </w:tc>
      </w:tr>
      <w:tr w:rsidR="00972675" w:rsidRPr="005D2CF1" w14:paraId="018CE9FB" w14:textId="77777777" w:rsidTr="003156A3">
        <w:tc>
          <w:tcPr>
            <w:tcW w:w="2492" w:type="dxa"/>
            <w:shd w:val="clear" w:color="auto" w:fill="auto"/>
            <w:vAlign w:val="center"/>
          </w:tcPr>
          <w:p w14:paraId="512A0613" w14:textId="77777777" w:rsidR="00972675" w:rsidRPr="005D2CF1" w:rsidRDefault="00972675" w:rsidP="003156A3">
            <w:pPr>
              <w:pStyle w:val="TAL"/>
            </w:pPr>
            <w:r w:rsidRPr="005D2CF1">
              <w:t>&gt; Ratio</w:t>
            </w:r>
            <w:r>
              <w:t xml:space="preserve"> (NOTE 3)</w:t>
            </w:r>
          </w:p>
        </w:tc>
        <w:tc>
          <w:tcPr>
            <w:tcW w:w="7139" w:type="dxa"/>
            <w:shd w:val="clear" w:color="auto" w:fill="auto"/>
            <w:vAlign w:val="center"/>
          </w:tcPr>
          <w:p w14:paraId="5437F3B3" w14:textId="77777777" w:rsidR="00972675" w:rsidRPr="005D2CF1" w:rsidRDefault="00972675" w:rsidP="003156A3">
            <w:pPr>
              <w:pStyle w:val="TAL"/>
            </w:pPr>
            <w:r w:rsidRPr="005D2CF1">
              <w:t>Estimated percentage of UEs with similar service experience (in the group, or among all UEs).</w:t>
            </w:r>
          </w:p>
        </w:tc>
      </w:tr>
      <w:tr w:rsidR="00972675" w:rsidRPr="005D2CF1" w14:paraId="31141FAC" w14:textId="77777777" w:rsidTr="003156A3">
        <w:tc>
          <w:tcPr>
            <w:tcW w:w="2492" w:type="dxa"/>
            <w:shd w:val="clear" w:color="auto" w:fill="auto"/>
            <w:vAlign w:val="center"/>
          </w:tcPr>
          <w:p w14:paraId="15F8EE65" w14:textId="77777777" w:rsidR="00972675" w:rsidRPr="005D2CF1" w:rsidRDefault="00972675" w:rsidP="003156A3">
            <w:pPr>
              <w:pStyle w:val="TAL"/>
            </w:pPr>
            <w:r w:rsidRPr="005D2CF1">
              <w:t>&gt; Spatial validity</w:t>
            </w:r>
            <w:r>
              <w:t xml:space="preserve"> (NOTE 6)</w:t>
            </w:r>
          </w:p>
        </w:tc>
        <w:tc>
          <w:tcPr>
            <w:tcW w:w="7139" w:type="dxa"/>
            <w:shd w:val="clear" w:color="auto" w:fill="auto"/>
            <w:vAlign w:val="center"/>
          </w:tcPr>
          <w:p w14:paraId="09DE529E" w14:textId="77777777" w:rsidR="00972675" w:rsidRPr="005D2CF1" w:rsidRDefault="00972675" w:rsidP="003156A3">
            <w:pPr>
              <w:pStyle w:val="TAL"/>
            </w:pPr>
            <w:r w:rsidRPr="005D2CF1">
              <w:t>Area where the Application service experience analytics applies.</w:t>
            </w:r>
          </w:p>
        </w:tc>
      </w:tr>
      <w:tr w:rsidR="00972675" w:rsidRPr="005D2CF1" w14:paraId="36A03BB3" w14:textId="77777777" w:rsidTr="003156A3">
        <w:tc>
          <w:tcPr>
            <w:tcW w:w="2492" w:type="dxa"/>
            <w:shd w:val="clear" w:color="auto" w:fill="auto"/>
            <w:vAlign w:val="center"/>
          </w:tcPr>
          <w:p w14:paraId="6C0FE861" w14:textId="77777777" w:rsidR="00972675" w:rsidRPr="005D2CF1" w:rsidRDefault="00972675" w:rsidP="003156A3">
            <w:pPr>
              <w:pStyle w:val="TAL"/>
            </w:pPr>
            <w:r w:rsidRPr="005D2CF1">
              <w:t>&gt; Validity period</w:t>
            </w:r>
          </w:p>
        </w:tc>
        <w:tc>
          <w:tcPr>
            <w:tcW w:w="7139" w:type="dxa"/>
            <w:shd w:val="clear" w:color="auto" w:fill="auto"/>
            <w:vAlign w:val="center"/>
          </w:tcPr>
          <w:p w14:paraId="3952C018" w14:textId="77777777" w:rsidR="00972675" w:rsidRPr="005D2CF1" w:rsidRDefault="00972675" w:rsidP="003156A3">
            <w:pPr>
              <w:pStyle w:val="TAL"/>
            </w:pPr>
            <w:r w:rsidRPr="005D2CF1">
              <w:t>Validity period for the Application service experience analytics as defined in clause 6.1.3.</w:t>
            </w:r>
          </w:p>
        </w:tc>
      </w:tr>
      <w:tr w:rsidR="00972675" w:rsidRPr="005D2CF1" w14:paraId="577BC176" w14:textId="77777777" w:rsidTr="003156A3">
        <w:tc>
          <w:tcPr>
            <w:tcW w:w="2492" w:type="dxa"/>
            <w:shd w:val="clear" w:color="auto" w:fill="auto"/>
            <w:vAlign w:val="center"/>
          </w:tcPr>
          <w:p w14:paraId="3C1F19D8" w14:textId="77777777" w:rsidR="00972675" w:rsidRDefault="00972675" w:rsidP="003156A3">
            <w:pPr>
              <w:pStyle w:val="TAL"/>
            </w:pPr>
            <w:r>
              <w:t>&gt; RAT Type</w:t>
            </w:r>
          </w:p>
          <w:p w14:paraId="102F48D1" w14:textId="77777777" w:rsidR="00972675" w:rsidRPr="005D2CF1" w:rsidRDefault="00972675" w:rsidP="003156A3">
            <w:pPr>
              <w:pStyle w:val="TAL"/>
            </w:pPr>
            <w:r>
              <w:t>(NOTE 7)</w:t>
            </w:r>
          </w:p>
        </w:tc>
        <w:tc>
          <w:tcPr>
            <w:tcW w:w="7139" w:type="dxa"/>
            <w:shd w:val="clear" w:color="auto" w:fill="auto"/>
            <w:vAlign w:val="center"/>
          </w:tcPr>
          <w:p w14:paraId="01092923" w14:textId="77777777" w:rsidR="00972675" w:rsidRPr="005D2CF1" w:rsidRDefault="00972675" w:rsidP="003156A3">
            <w:pPr>
              <w:pStyle w:val="TAL"/>
            </w:pPr>
            <w:r>
              <w:t>Indicating the list of RAT type(s) for which the application service experience analytics applies.</w:t>
            </w:r>
          </w:p>
        </w:tc>
      </w:tr>
      <w:tr w:rsidR="00972675" w:rsidRPr="005D2CF1" w14:paraId="5C8504F7" w14:textId="77777777" w:rsidTr="003156A3">
        <w:tc>
          <w:tcPr>
            <w:tcW w:w="2492" w:type="dxa"/>
            <w:shd w:val="clear" w:color="auto" w:fill="auto"/>
            <w:vAlign w:val="center"/>
          </w:tcPr>
          <w:p w14:paraId="41B9A9FA" w14:textId="77777777" w:rsidR="00972675" w:rsidRDefault="00972675" w:rsidP="003156A3">
            <w:pPr>
              <w:pStyle w:val="TAL"/>
            </w:pPr>
            <w:r>
              <w:t>&gt; Frequency</w:t>
            </w:r>
          </w:p>
          <w:p w14:paraId="0ABAC686" w14:textId="77777777" w:rsidR="00972675" w:rsidRPr="005D2CF1" w:rsidRDefault="00972675" w:rsidP="003156A3">
            <w:pPr>
              <w:pStyle w:val="TAL"/>
            </w:pPr>
            <w:r>
              <w:t>(NOTE 7)</w:t>
            </w:r>
          </w:p>
        </w:tc>
        <w:tc>
          <w:tcPr>
            <w:tcW w:w="7139" w:type="dxa"/>
            <w:shd w:val="clear" w:color="auto" w:fill="auto"/>
            <w:vAlign w:val="center"/>
          </w:tcPr>
          <w:p w14:paraId="3A5EA8F8" w14:textId="77777777" w:rsidR="00972675" w:rsidRPr="005D2CF1" w:rsidRDefault="00972675" w:rsidP="003156A3">
            <w:pPr>
              <w:pStyle w:val="TAL"/>
            </w:pPr>
            <w:r>
              <w:t>Indicating the list of carrier frequency value(s) of UE's serving cell(s) where the application service experience analytics applies.</w:t>
            </w:r>
          </w:p>
        </w:tc>
      </w:tr>
      <w:tr w:rsidR="00972675" w:rsidRPr="005D2CF1" w14:paraId="6D5D0C69" w14:textId="77777777" w:rsidTr="003156A3">
        <w:tc>
          <w:tcPr>
            <w:tcW w:w="2492" w:type="dxa"/>
            <w:shd w:val="clear" w:color="auto" w:fill="auto"/>
            <w:vAlign w:val="center"/>
          </w:tcPr>
          <w:p w14:paraId="761C4D85" w14:textId="77777777" w:rsidR="00972675" w:rsidRPr="005D2CF1" w:rsidRDefault="00972675" w:rsidP="003156A3">
            <w:pPr>
              <w:pStyle w:val="TAL"/>
            </w:pPr>
            <w:r>
              <w:t>&gt; SSC Mode</w:t>
            </w:r>
          </w:p>
        </w:tc>
        <w:tc>
          <w:tcPr>
            <w:tcW w:w="7139" w:type="dxa"/>
            <w:shd w:val="clear" w:color="auto" w:fill="auto"/>
            <w:vAlign w:val="center"/>
          </w:tcPr>
          <w:p w14:paraId="36D6E6B2" w14:textId="77777777" w:rsidR="00972675" w:rsidRPr="005D2CF1" w:rsidRDefault="00972675" w:rsidP="003156A3">
            <w:pPr>
              <w:pStyle w:val="TAL"/>
            </w:pPr>
            <w:r>
              <w:t>SSC Mode selected for the PDU Session used to associate with the application.</w:t>
            </w:r>
          </w:p>
        </w:tc>
      </w:tr>
      <w:tr w:rsidR="00972675" w:rsidRPr="005D2CF1" w14:paraId="3F2A53F6" w14:textId="77777777" w:rsidTr="003156A3">
        <w:tc>
          <w:tcPr>
            <w:tcW w:w="2492" w:type="dxa"/>
            <w:shd w:val="clear" w:color="auto" w:fill="auto"/>
            <w:vAlign w:val="center"/>
          </w:tcPr>
          <w:p w14:paraId="25B1F881" w14:textId="77777777" w:rsidR="00972675" w:rsidRPr="005D2CF1" w:rsidRDefault="00972675" w:rsidP="003156A3">
            <w:pPr>
              <w:pStyle w:val="TAL"/>
            </w:pPr>
            <w:r>
              <w:t>&gt; PDU Session Type</w:t>
            </w:r>
          </w:p>
        </w:tc>
        <w:tc>
          <w:tcPr>
            <w:tcW w:w="7139" w:type="dxa"/>
            <w:shd w:val="clear" w:color="auto" w:fill="auto"/>
            <w:vAlign w:val="center"/>
          </w:tcPr>
          <w:p w14:paraId="3797371E" w14:textId="77777777" w:rsidR="00972675" w:rsidRPr="005D2CF1" w:rsidRDefault="00972675" w:rsidP="003156A3">
            <w:pPr>
              <w:pStyle w:val="TAL"/>
            </w:pPr>
            <w:r>
              <w:t>Type of PDU Session used to associate with the application.</w:t>
            </w:r>
          </w:p>
        </w:tc>
      </w:tr>
      <w:tr w:rsidR="00972675" w:rsidRPr="005D2CF1" w14:paraId="0E1876E7" w14:textId="77777777" w:rsidTr="003156A3">
        <w:tc>
          <w:tcPr>
            <w:tcW w:w="2492" w:type="dxa"/>
            <w:shd w:val="clear" w:color="auto" w:fill="auto"/>
            <w:vAlign w:val="center"/>
          </w:tcPr>
          <w:p w14:paraId="55E3EAF1" w14:textId="77777777" w:rsidR="00972675" w:rsidRPr="005D2CF1" w:rsidRDefault="00972675" w:rsidP="003156A3">
            <w:pPr>
              <w:pStyle w:val="TAL"/>
            </w:pPr>
            <w:r>
              <w:t>&gt; Access Type</w:t>
            </w:r>
          </w:p>
        </w:tc>
        <w:tc>
          <w:tcPr>
            <w:tcW w:w="7139" w:type="dxa"/>
            <w:shd w:val="clear" w:color="auto" w:fill="auto"/>
            <w:vAlign w:val="center"/>
          </w:tcPr>
          <w:p w14:paraId="23B912F1" w14:textId="77777777" w:rsidR="00972675" w:rsidRPr="005D2CF1" w:rsidRDefault="00972675" w:rsidP="003156A3">
            <w:pPr>
              <w:pStyle w:val="TAL"/>
            </w:pPr>
            <w:r>
              <w:t>Access Type when the UE establishes a PDU Session for the application.</w:t>
            </w:r>
          </w:p>
        </w:tc>
      </w:tr>
      <w:tr w:rsidR="00972675" w:rsidRPr="005D2CF1" w14:paraId="3D96D89F" w14:textId="77777777" w:rsidTr="003156A3">
        <w:tc>
          <w:tcPr>
            <w:tcW w:w="9631" w:type="dxa"/>
            <w:gridSpan w:val="2"/>
            <w:shd w:val="clear" w:color="auto" w:fill="auto"/>
            <w:vAlign w:val="center"/>
          </w:tcPr>
          <w:p w14:paraId="5B963D1B" w14:textId="219AF06B" w:rsidR="00972675" w:rsidRDefault="00972675" w:rsidP="003156A3">
            <w:pPr>
              <w:pStyle w:val="TAN"/>
            </w:pPr>
            <w:r>
              <w:t>NOTE 1:</w:t>
            </w:r>
            <w:r>
              <w:tab/>
              <w:t>This information element is an Analytics subset that can be used in "list of analytics subsets that are requested</w:t>
            </w:r>
            <w:ins w:id="46" w:author="Maria Liang" w:date="2023-07-06T14:47:00Z">
              <w:r w:rsidR="00D93E48">
                <w:t>" and "Preferred level of accuracy per analytics subset"</w:t>
              </w:r>
            </w:ins>
            <w:r>
              <w:t>.</w:t>
            </w:r>
          </w:p>
          <w:p w14:paraId="2DB30FB3" w14:textId="77777777" w:rsidR="00972675" w:rsidRDefault="00972675" w:rsidP="003156A3">
            <w:pPr>
              <w:pStyle w:val="TAN"/>
            </w:pPr>
            <w:r>
              <w:t>NOTE 2:</w:t>
            </w:r>
            <w:r>
              <w:tab/>
              <w:t>The NSI ID is an optional parameter. If not provided the Slice instance service experience indicates the service experience for the S-NSSAI.</w:t>
            </w:r>
          </w:p>
          <w:p w14:paraId="496E062A" w14:textId="77777777" w:rsidR="00972675" w:rsidRDefault="00972675" w:rsidP="003156A3">
            <w:pPr>
              <w:pStyle w:val="TAN"/>
            </w:pPr>
            <w:r>
              <w:t>NOTE 3:</w:t>
            </w:r>
            <w:r>
              <w:tab/>
              <w:t xml:space="preserve">The SUPI list and Ratio in the service experience information for an application can be </w:t>
            </w:r>
            <w:proofErr w:type="gramStart"/>
            <w:r>
              <w:t>omitted, if</w:t>
            </w:r>
            <w:proofErr w:type="gramEnd"/>
            <w:r>
              <w:t xml:space="preserve">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1CEF65AE" w14:textId="77777777" w:rsidR="00972675" w:rsidRDefault="00972675" w:rsidP="003156A3">
            <w:pPr>
              <w:pStyle w:val="TAN"/>
            </w:pPr>
            <w:r>
              <w:t>NOTE 4:</w:t>
            </w:r>
            <w:r>
              <w:tab/>
              <w:t>If the consumer NF is an AF, the "UPF info" shall not be included.</w:t>
            </w:r>
          </w:p>
          <w:p w14:paraId="271C97AF" w14:textId="77777777" w:rsidR="00972675" w:rsidRDefault="00972675" w:rsidP="003156A3">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0EF3D564" w14:textId="77777777" w:rsidR="00972675" w:rsidRDefault="00972675" w:rsidP="003156A3">
            <w:pPr>
              <w:pStyle w:val="TAN"/>
            </w:pPr>
            <w:r>
              <w:t>NOTE 6:</w:t>
            </w:r>
            <w:r>
              <w:tab/>
              <w:t>The Spatial validity is present in the output parameters if the consumer provided the Area of Interest as defined in Table 6.4.1-1.</w:t>
            </w:r>
          </w:p>
          <w:p w14:paraId="3B4E1560" w14:textId="77777777" w:rsidR="00972675" w:rsidRPr="005D2CF1" w:rsidRDefault="00972675" w:rsidP="003156A3">
            <w:pPr>
              <w:pStyle w:val="TAN"/>
            </w:pPr>
            <w:r>
              <w:t>NOTE 7:</w:t>
            </w:r>
            <w:r>
              <w:tab/>
              <w:t>When "any" value has been provided in the request (</w:t>
            </w:r>
            <w:proofErr w:type="gramStart"/>
            <w:r>
              <w:t>e.g.</w:t>
            </w:r>
            <w:proofErr w:type="gramEnd"/>
            <w:r>
              <w:t xml:space="preserve"> "any" RAT type, "any" frequency, or "any" for all the RAT type and frequency indication), the NWDAF provides an instance of the Application service experience per combination of RAT Type(s) and/or Frequency value(s) having the same Service Experience.</w:t>
            </w:r>
          </w:p>
        </w:tc>
      </w:tr>
    </w:tbl>
    <w:p w14:paraId="5F010FF2" w14:textId="77777777" w:rsidR="00972675" w:rsidRPr="005D2CF1" w:rsidRDefault="00972675" w:rsidP="00972675">
      <w:pPr>
        <w:rPr>
          <w:lang w:eastAsia="zh-CN"/>
        </w:rPr>
      </w:pPr>
    </w:p>
    <w:p w14:paraId="46CD9BFE" w14:textId="77777777" w:rsidR="00972675" w:rsidRPr="005D2CF1" w:rsidRDefault="00972675" w:rsidP="00972675">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972675" w:rsidRPr="005D2CF1" w14:paraId="1B11D5CA" w14:textId="77777777" w:rsidTr="003156A3">
        <w:tc>
          <w:tcPr>
            <w:tcW w:w="2492" w:type="dxa"/>
            <w:shd w:val="clear" w:color="auto" w:fill="auto"/>
          </w:tcPr>
          <w:p w14:paraId="58E63A63" w14:textId="77777777" w:rsidR="00972675" w:rsidRPr="005D2CF1" w:rsidRDefault="00972675" w:rsidP="003156A3">
            <w:pPr>
              <w:pStyle w:val="TAH"/>
              <w:rPr>
                <w:lang w:eastAsia="zh-CN"/>
              </w:rPr>
            </w:pPr>
            <w:r w:rsidRPr="005D2CF1">
              <w:rPr>
                <w:lang w:eastAsia="zh-CN"/>
              </w:rPr>
              <w:t>Information</w:t>
            </w:r>
          </w:p>
        </w:tc>
        <w:tc>
          <w:tcPr>
            <w:tcW w:w="7139" w:type="dxa"/>
            <w:shd w:val="clear" w:color="auto" w:fill="auto"/>
          </w:tcPr>
          <w:p w14:paraId="135ABD03" w14:textId="77777777" w:rsidR="00972675" w:rsidRPr="005D2CF1" w:rsidRDefault="00972675" w:rsidP="003156A3">
            <w:pPr>
              <w:pStyle w:val="TAH"/>
              <w:rPr>
                <w:lang w:eastAsia="zh-CN"/>
              </w:rPr>
            </w:pPr>
            <w:r w:rsidRPr="005D2CF1">
              <w:rPr>
                <w:lang w:eastAsia="zh-CN"/>
              </w:rPr>
              <w:t>Description</w:t>
            </w:r>
          </w:p>
        </w:tc>
      </w:tr>
      <w:tr w:rsidR="00972675" w:rsidRPr="005D2CF1" w14:paraId="39F09243" w14:textId="77777777" w:rsidTr="003156A3">
        <w:tc>
          <w:tcPr>
            <w:tcW w:w="2492" w:type="dxa"/>
            <w:shd w:val="clear" w:color="auto" w:fill="auto"/>
            <w:vAlign w:val="center"/>
          </w:tcPr>
          <w:p w14:paraId="1643549E" w14:textId="77777777" w:rsidR="00972675" w:rsidRPr="005D2CF1" w:rsidRDefault="00972675" w:rsidP="003156A3">
            <w:pPr>
              <w:pStyle w:val="TAL"/>
            </w:pPr>
            <w:r w:rsidRPr="005D2CF1">
              <w:t>Slice instance service experiences (</w:t>
            </w:r>
            <w:proofErr w:type="gramStart"/>
            <w:r w:rsidRPr="005D2CF1">
              <w:t>0</w:t>
            </w:r>
            <w:r>
              <w:t>..</w:t>
            </w:r>
            <w:proofErr w:type="gramEnd"/>
            <w:r w:rsidRPr="005D2CF1">
              <w:t>max)</w:t>
            </w:r>
          </w:p>
        </w:tc>
        <w:tc>
          <w:tcPr>
            <w:tcW w:w="7139" w:type="dxa"/>
            <w:shd w:val="clear" w:color="auto" w:fill="auto"/>
            <w:vAlign w:val="center"/>
          </w:tcPr>
          <w:p w14:paraId="3011E7A6" w14:textId="77777777" w:rsidR="00972675" w:rsidRPr="005D2CF1" w:rsidRDefault="00972675" w:rsidP="003156A3">
            <w:pPr>
              <w:pStyle w:val="TAL"/>
            </w:pPr>
            <w:r w:rsidRPr="005D2CF1">
              <w:t>List of observed service experience information for each Network Slice instance.</w:t>
            </w:r>
          </w:p>
        </w:tc>
      </w:tr>
      <w:tr w:rsidR="00972675" w:rsidRPr="005D2CF1" w14:paraId="13456A3B" w14:textId="77777777" w:rsidTr="003156A3">
        <w:tc>
          <w:tcPr>
            <w:tcW w:w="2492" w:type="dxa"/>
            <w:shd w:val="clear" w:color="auto" w:fill="auto"/>
            <w:vAlign w:val="center"/>
          </w:tcPr>
          <w:p w14:paraId="5D27EEB4" w14:textId="77777777" w:rsidR="00972675" w:rsidRPr="005D2CF1" w:rsidRDefault="00972675" w:rsidP="003156A3">
            <w:pPr>
              <w:pStyle w:val="TAL"/>
            </w:pPr>
            <w:r>
              <w:t>&gt; S-NSSAI</w:t>
            </w:r>
          </w:p>
        </w:tc>
        <w:tc>
          <w:tcPr>
            <w:tcW w:w="7139" w:type="dxa"/>
            <w:shd w:val="clear" w:color="auto" w:fill="auto"/>
            <w:vAlign w:val="center"/>
          </w:tcPr>
          <w:p w14:paraId="5FFD4B7A" w14:textId="77777777" w:rsidR="00972675" w:rsidRPr="005D2CF1" w:rsidRDefault="00972675" w:rsidP="003156A3">
            <w:pPr>
              <w:pStyle w:val="TAL"/>
            </w:pPr>
            <w:r>
              <w:t>Identifies the Network Slice</w:t>
            </w:r>
          </w:p>
        </w:tc>
      </w:tr>
      <w:tr w:rsidR="00972675" w:rsidRPr="005D2CF1" w14:paraId="7A4D11EF" w14:textId="77777777" w:rsidTr="003156A3">
        <w:tc>
          <w:tcPr>
            <w:tcW w:w="2492" w:type="dxa"/>
            <w:shd w:val="clear" w:color="auto" w:fill="auto"/>
            <w:vAlign w:val="center"/>
          </w:tcPr>
          <w:p w14:paraId="690903EA" w14:textId="77777777" w:rsidR="00972675" w:rsidRPr="005D2CF1" w:rsidRDefault="00972675" w:rsidP="003156A3">
            <w:pPr>
              <w:pStyle w:val="TAL"/>
            </w:pPr>
            <w:r w:rsidRPr="005D2CF1">
              <w:t>&gt; NSI ID</w:t>
            </w:r>
            <w:r>
              <w:t xml:space="preserve"> (NOTE 2)</w:t>
            </w:r>
          </w:p>
        </w:tc>
        <w:tc>
          <w:tcPr>
            <w:tcW w:w="7139" w:type="dxa"/>
            <w:shd w:val="clear" w:color="auto" w:fill="auto"/>
            <w:vAlign w:val="center"/>
          </w:tcPr>
          <w:p w14:paraId="19E827D7" w14:textId="77777777" w:rsidR="00972675" w:rsidRPr="005D2CF1" w:rsidRDefault="00972675" w:rsidP="003156A3">
            <w:pPr>
              <w:pStyle w:val="TAL"/>
            </w:pPr>
            <w:r w:rsidRPr="005D2CF1">
              <w:t>Identifies the Network Slice instance within the Network Slice.</w:t>
            </w:r>
          </w:p>
        </w:tc>
      </w:tr>
      <w:tr w:rsidR="00972675" w:rsidRPr="005D2CF1" w14:paraId="3FA6A804" w14:textId="77777777" w:rsidTr="003156A3">
        <w:tc>
          <w:tcPr>
            <w:tcW w:w="2492" w:type="dxa"/>
            <w:shd w:val="clear" w:color="auto" w:fill="auto"/>
            <w:vAlign w:val="center"/>
          </w:tcPr>
          <w:p w14:paraId="79B5EBD1" w14:textId="77777777" w:rsidR="00972675" w:rsidRPr="005D2CF1" w:rsidRDefault="00972675" w:rsidP="003156A3">
            <w:pPr>
              <w:pStyle w:val="TAL"/>
            </w:pPr>
            <w:r w:rsidRPr="005D2CF1">
              <w:t>&gt; Network Slice instance service experience</w:t>
            </w:r>
          </w:p>
        </w:tc>
        <w:tc>
          <w:tcPr>
            <w:tcW w:w="7139" w:type="dxa"/>
            <w:shd w:val="clear" w:color="auto" w:fill="auto"/>
            <w:vAlign w:val="center"/>
          </w:tcPr>
          <w:p w14:paraId="5324A3A4" w14:textId="77777777" w:rsidR="00972675" w:rsidRPr="005D2CF1" w:rsidRDefault="00972675" w:rsidP="003156A3">
            <w:pPr>
              <w:pStyle w:val="TAL"/>
            </w:pPr>
            <w:r w:rsidRPr="005D2CF1">
              <w:t>Service experience across Applications on a Network Slice instance over the Analytics target period (average, variance).</w:t>
            </w:r>
          </w:p>
        </w:tc>
      </w:tr>
      <w:tr w:rsidR="00972675" w:rsidRPr="005D2CF1" w14:paraId="6B62137F" w14:textId="77777777" w:rsidTr="003156A3">
        <w:tc>
          <w:tcPr>
            <w:tcW w:w="2492" w:type="dxa"/>
            <w:shd w:val="clear" w:color="auto" w:fill="auto"/>
            <w:vAlign w:val="center"/>
          </w:tcPr>
          <w:p w14:paraId="77886855" w14:textId="77777777" w:rsidR="00972675" w:rsidRPr="005D2CF1" w:rsidRDefault="00972675" w:rsidP="003156A3">
            <w:pPr>
              <w:pStyle w:val="TAL"/>
            </w:pPr>
            <w:r w:rsidRPr="005D2CF1">
              <w:t>&gt; SUPI list (</w:t>
            </w:r>
            <w:proofErr w:type="gramStart"/>
            <w:r w:rsidRPr="005D2CF1">
              <w:t>0..</w:t>
            </w:r>
            <w:proofErr w:type="gramEnd"/>
            <w:r w:rsidRPr="005D2CF1">
              <w:t>SUPImax)</w:t>
            </w:r>
            <w:r>
              <w:t xml:space="preserve"> (NOTE 3)</w:t>
            </w:r>
          </w:p>
        </w:tc>
        <w:tc>
          <w:tcPr>
            <w:tcW w:w="7139" w:type="dxa"/>
            <w:shd w:val="clear" w:color="auto" w:fill="auto"/>
            <w:vAlign w:val="center"/>
          </w:tcPr>
          <w:p w14:paraId="47177EA3" w14:textId="77777777" w:rsidR="00972675" w:rsidRPr="005D2CF1" w:rsidRDefault="00972675" w:rsidP="003156A3">
            <w:pPr>
              <w:pStyle w:val="TAL"/>
            </w:pPr>
            <w:r w:rsidRPr="005D2CF1">
              <w:t xml:space="preserve">List of SUPI(s) for </w:t>
            </w:r>
            <w:r>
              <w:t xml:space="preserve">which the </w:t>
            </w:r>
            <w:r w:rsidRPr="005D2CF1">
              <w:t>slice instance service experience</w:t>
            </w:r>
            <w:r>
              <w:t xml:space="preserve"> applies</w:t>
            </w:r>
            <w:r w:rsidRPr="005D2CF1">
              <w:t>.</w:t>
            </w:r>
          </w:p>
        </w:tc>
      </w:tr>
      <w:tr w:rsidR="00972675" w:rsidRPr="005D2CF1" w14:paraId="0F775E51" w14:textId="77777777" w:rsidTr="003156A3">
        <w:tc>
          <w:tcPr>
            <w:tcW w:w="2492" w:type="dxa"/>
            <w:shd w:val="clear" w:color="auto" w:fill="auto"/>
            <w:vAlign w:val="center"/>
          </w:tcPr>
          <w:p w14:paraId="2C92D8A3" w14:textId="77777777" w:rsidR="00972675" w:rsidRPr="005D2CF1" w:rsidRDefault="00972675" w:rsidP="003156A3">
            <w:pPr>
              <w:pStyle w:val="TAL"/>
            </w:pPr>
            <w:r w:rsidRPr="005D2CF1">
              <w:t>&gt; Ratio</w:t>
            </w:r>
            <w:r>
              <w:t xml:space="preserve"> (NOTE 3)</w:t>
            </w:r>
          </w:p>
        </w:tc>
        <w:tc>
          <w:tcPr>
            <w:tcW w:w="7139" w:type="dxa"/>
            <w:shd w:val="clear" w:color="auto" w:fill="auto"/>
            <w:vAlign w:val="center"/>
          </w:tcPr>
          <w:p w14:paraId="188DB577" w14:textId="77777777" w:rsidR="00972675" w:rsidRPr="005D2CF1" w:rsidRDefault="00972675" w:rsidP="003156A3">
            <w:pPr>
              <w:pStyle w:val="TAL"/>
            </w:pPr>
            <w:r w:rsidRPr="005D2CF1">
              <w:t>Estimated percentage of UEs with similar service experience (in the group, or among all UEs).</w:t>
            </w:r>
          </w:p>
        </w:tc>
      </w:tr>
      <w:tr w:rsidR="00972675" w:rsidRPr="005D2CF1" w14:paraId="1C403BE6" w14:textId="77777777" w:rsidTr="003156A3">
        <w:tc>
          <w:tcPr>
            <w:tcW w:w="2492" w:type="dxa"/>
            <w:shd w:val="clear" w:color="auto" w:fill="auto"/>
            <w:vAlign w:val="center"/>
          </w:tcPr>
          <w:p w14:paraId="7169F2DC" w14:textId="77777777" w:rsidR="00972675" w:rsidRPr="005D2CF1" w:rsidRDefault="00972675" w:rsidP="003156A3">
            <w:pPr>
              <w:pStyle w:val="TAL"/>
            </w:pPr>
            <w:r w:rsidRPr="005D2CF1">
              <w:t>&gt; Spatial validity</w:t>
            </w:r>
            <w:r>
              <w:t xml:space="preserve"> (NOTE 6)</w:t>
            </w:r>
          </w:p>
        </w:tc>
        <w:tc>
          <w:tcPr>
            <w:tcW w:w="7139" w:type="dxa"/>
            <w:shd w:val="clear" w:color="auto" w:fill="auto"/>
            <w:vAlign w:val="center"/>
          </w:tcPr>
          <w:p w14:paraId="0896CCEC" w14:textId="77777777" w:rsidR="00972675" w:rsidRPr="005D2CF1" w:rsidRDefault="00972675" w:rsidP="003156A3">
            <w:pPr>
              <w:pStyle w:val="TAL"/>
            </w:pPr>
            <w:r w:rsidRPr="005D2CF1">
              <w:t>Area where the Network Slice service experience analytics applies.</w:t>
            </w:r>
          </w:p>
        </w:tc>
      </w:tr>
      <w:tr w:rsidR="00972675" w:rsidRPr="005D2CF1" w14:paraId="58AFB565" w14:textId="77777777" w:rsidTr="003156A3">
        <w:tc>
          <w:tcPr>
            <w:tcW w:w="2492" w:type="dxa"/>
            <w:shd w:val="clear" w:color="auto" w:fill="auto"/>
            <w:vAlign w:val="center"/>
          </w:tcPr>
          <w:p w14:paraId="6746A8F0" w14:textId="77777777" w:rsidR="00972675" w:rsidRPr="005D2CF1" w:rsidRDefault="00972675" w:rsidP="003156A3">
            <w:pPr>
              <w:pStyle w:val="TAL"/>
            </w:pPr>
            <w:r w:rsidRPr="005D2CF1">
              <w:t>&gt; Validity period</w:t>
            </w:r>
          </w:p>
        </w:tc>
        <w:tc>
          <w:tcPr>
            <w:tcW w:w="7139" w:type="dxa"/>
            <w:shd w:val="clear" w:color="auto" w:fill="auto"/>
            <w:vAlign w:val="center"/>
          </w:tcPr>
          <w:p w14:paraId="1CCBFCD8" w14:textId="77777777" w:rsidR="00972675" w:rsidRPr="005D2CF1" w:rsidRDefault="00972675" w:rsidP="003156A3">
            <w:pPr>
              <w:pStyle w:val="TAL"/>
            </w:pPr>
            <w:r w:rsidRPr="005D2CF1">
              <w:t>Validity period for the Network Slice service experience analytics as defined in clause 6.1.3.</w:t>
            </w:r>
          </w:p>
        </w:tc>
      </w:tr>
      <w:tr w:rsidR="00972675" w:rsidRPr="005D2CF1" w14:paraId="53C470CB" w14:textId="77777777" w:rsidTr="003156A3">
        <w:tc>
          <w:tcPr>
            <w:tcW w:w="2492" w:type="dxa"/>
            <w:shd w:val="clear" w:color="auto" w:fill="auto"/>
            <w:vAlign w:val="center"/>
          </w:tcPr>
          <w:p w14:paraId="67CED61B" w14:textId="77777777" w:rsidR="00972675" w:rsidRPr="005D2CF1" w:rsidRDefault="00972675" w:rsidP="003156A3">
            <w:pPr>
              <w:pStyle w:val="TAL"/>
            </w:pPr>
            <w:r w:rsidRPr="005D2CF1">
              <w:t>&gt;</w:t>
            </w:r>
            <w:r>
              <w:t xml:space="preserve"> Confidence</w:t>
            </w:r>
          </w:p>
        </w:tc>
        <w:tc>
          <w:tcPr>
            <w:tcW w:w="7139" w:type="dxa"/>
            <w:shd w:val="clear" w:color="auto" w:fill="auto"/>
            <w:vAlign w:val="center"/>
          </w:tcPr>
          <w:p w14:paraId="04F8B1AA" w14:textId="77777777" w:rsidR="00972675" w:rsidRPr="005D2CF1" w:rsidRDefault="00972675" w:rsidP="003156A3">
            <w:pPr>
              <w:pStyle w:val="TAL"/>
            </w:pPr>
            <w:r w:rsidRPr="005D2CF1">
              <w:t>Confidence of this prediction.</w:t>
            </w:r>
          </w:p>
        </w:tc>
      </w:tr>
      <w:tr w:rsidR="00972675" w:rsidRPr="005D2CF1" w14:paraId="68670539" w14:textId="77777777" w:rsidTr="003156A3">
        <w:tc>
          <w:tcPr>
            <w:tcW w:w="2492" w:type="dxa"/>
            <w:shd w:val="clear" w:color="auto" w:fill="auto"/>
            <w:vAlign w:val="center"/>
          </w:tcPr>
          <w:p w14:paraId="3227F1C4" w14:textId="77777777" w:rsidR="00972675" w:rsidRPr="005D2CF1" w:rsidRDefault="00972675" w:rsidP="003156A3">
            <w:pPr>
              <w:pStyle w:val="TAL"/>
            </w:pPr>
            <w:r w:rsidRPr="005D2CF1">
              <w:t>Application service experiences (</w:t>
            </w:r>
            <w:proofErr w:type="gramStart"/>
            <w:r w:rsidRPr="005D2CF1">
              <w:t>0..</w:t>
            </w:r>
            <w:proofErr w:type="gramEnd"/>
            <w:r w:rsidRPr="005D2CF1">
              <w:t>max)</w:t>
            </w:r>
          </w:p>
        </w:tc>
        <w:tc>
          <w:tcPr>
            <w:tcW w:w="7139" w:type="dxa"/>
            <w:shd w:val="clear" w:color="auto" w:fill="auto"/>
            <w:vAlign w:val="center"/>
          </w:tcPr>
          <w:p w14:paraId="4172B3C3" w14:textId="77777777" w:rsidR="00972675" w:rsidRPr="005D2CF1" w:rsidRDefault="00972675" w:rsidP="003156A3">
            <w:pPr>
              <w:pStyle w:val="TAL"/>
            </w:pPr>
            <w:r w:rsidRPr="005D2CF1">
              <w:t>List of predicted service experience information for each Application.</w:t>
            </w:r>
          </w:p>
        </w:tc>
      </w:tr>
      <w:tr w:rsidR="00972675" w:rsidRPr="005D2CF1" w14:paraId="3A4924A5" w14:textId="77777777" w:rsidTr="003156A3">
        <w:tc>
          <w:tcPr>
            <w:tcW w:w="2492" w:type="dxa"/>
            <w:shd w:val="clear" w:color="auto" w:fill="auto"/>
            <w:vAlign w:val="center"/>
          </w:tcPr>
          <w:p w14:paraId="53403D30" w14:textId="77777777" w:rsidR="00972675" w:rsidRPr="005D2CF1" w:rsidRDefault="00972675" w:rsidP="003156A3">
            <w:pPr>
              <w:pStyle w:val="TAL"/>
            </w:pPr>
            <w:r w:rsidRPr="005D2CF1">
              <w:t>&gt; S-NSSAI</w:t>
            </w:r>
          </w:p>
        </w:tc>
        <w:tc>
          <w:tcPr>
            <w:tcW w:w="7139" w:type="dxa"/>
            <w:shd w:val="clear" w:color="auto" w:fill="auto"/>
            <w:vAlign w:val="center"/>
          </w:tcPr>
          <w:p w14:paraId="62784057" w14:textId="77777777" w:rsidR="00972675" w:rsidRPr="005D2CF1" w:rsidRDefault="00972675" w:rsidP="003156A3">
            <w:pPr>
              <w:pStyle w:val="TAL"/>
            </w:pPr>
            <w:r w:rsidRPr="005D2CF1">
              <w:t xml:space="preserve">Identifies the Network Slice </w:t>
            </w:r>
            <w:r>
              <w:t xml:space="preserve">used to access </w:t>
            </w:r>
            <w:r w:rsidRPr="005D2CF1">
              <w:t>the Application.</w:t>
            </w:r>
          </w:p>
        </w:tc>
      </w:tr>
      <w:tr w:rsidR="00972675" w:rsidRPr="005D2CF1" w14:paraId="61070012" w14:textId="77777777" w:rsidTr="003156A3">
        <w:tc>
          <w:tcPr>
            <w:tcW w:w="2492" w:type="dxa"/>
            <w:shd w:val="clear" w:color="auto" w:fill="auto"/>
            <w:vAlign w:val="center"/>
          </w:tcPr>
          <w:p w14:paraId="230F9C05" w14:textId="77777777" w:rsidR="00972675" w:rsidRPr="005D2CF1" w:rsidRDefault="00972675" w:rsidP="003156A3">
            <w:pPr>
              <w:pStyle w:val="TAL"/>
            </w:pPr>
            <w:r w:rsidRPr="005D2CF1">
              <w:t>&gt; Application ID</w:t>
            </w:r>
          </w:p>
        </w:tc>
        <w:tc>
          <w:tcPr>
            <w:tcW w:w="7139" w:type="dxa"/>
            <w:shd w:val="clear" w:color="auto" w:fill="auto"/>
            <w:vAlign w:val="center"/>
          </w:tcPr>
          <w:p w14:paraId="28E129A2" w14:textId="77777777" w:rsidR="00972675" w:rsidRPr="005D2CF1" w:rsidRDefault="00972675" w:rsidP="003156A3">
            <w:pPr>
              <w:pStyle w:val="TAL"/>
            </w:pPr>
            <w:r w:rsidRPr="005D2CF1">
              <w:t>Identification of the Application.</w:t>
            </w:r>
          </w:p>
        </w:tc>
      </w:tr>
      <w:tr w:rsidR="00972675" w:rsidRPr="005D2CF1" w14:paraId="3D4A20DA" w14:textId="77777777" w:rsidTr="003156A3">
        <w:tc>
          <w:tcPr>
            <w:tcW w:w="2492" w:type="dxa"/>
            <w:shd w:val="clear" w:color="auto" w:fill="auto"/>
            <w:vAlign w:val="center"/>
          </w:tcPr>
          <w:p w14:paraId="649A92AC" w14:textId="77777777" w:rsidR="00972675" w:rsidRPr="005D2CF1" w:rsidRDefault="00972675" w:rsidP="003156A3">
            <w:pPr>
              <w:pStyle w:val="TAL"/>
            </w:pPr>
            <w:r w:rsidRPr="008D40B1">
              <w:t>&gt; Service Experience Type</w:t>
            </w:r>
          </w:p>
        </w:tc>
        <w:tc>
          <w:tcPr>
            <w:tcW w:w="7139" w:type="dxa"/>
            <w:shd w:val="clear" w:color="auto" w:fill="auto"/>
            <w:vAlign w:val="center"/>
          </w:tcPr>
          <w:p w14:paraId="18F9AC0D" w14:textId="77777777" w:rsidR="00972675" w:rsidRPr="005D2CF1" w:rsidRDefault="00972675" w:rsidP="003156A3">
            <w:pPr>
              <w:pStyle w:val="TAL"/>
            </w:pPr>
            <w:r w:rsidRPr="008D40B1">
              <w:t xml:space="preserve">Type of Service Experience analytics, </w:t>
            </w:r>
            <w:proofErr w:type="gramStart"/>
            <w:r w:rsidRPr="008D40B1">
              <w:t>e.g.</w:t>
            </w:r>
            <w:proofErr w:type="gramEnd"/>
            <w:r w:rsidRPr="008D40B1">
              <w:t xml:space="preserve"> on voice, video, other.</w:t>
            </w:r>
          </w:p>
        </w:tc>
      </w:tr>
      <w:tr w:rsidR="00972675" w:rsidRPr="005D2CF1" w14:paraId="4C031AF2" w14:textId="77777777" w:rsidTr="003156A3">
        <w:tc>
          <w:tcPr>
            <w:tcW w:w="2492" w:type="dxa"/>
            <w:shd w:val="clear" w:color="auto" w:fill="auto"/>
            <w:vAlign w:val="center"/>
          </w:tcPr>
          <w:p w14:paraId="5FDB1287" w14:textId="77777777" w:rsidR="00972675" w:rsidRPr="005D2CF1" w:rsidRDefault="00972675" w:rsidP="003156A3">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72629BE2" w14:textId="77777777" w:rsidR="00972675" w:rsidRPr="005D2CF1" w:rsidRDefault="00972675" w:rsidP="003156A3">
            <w:pPr>
              <w:pStyle w:val="TAL"/>
            </w:pPr>
            <w:r w:rsidRPr="00E9603C">
              <w:rPr>
                <w:lang w:eastAsia="zh-CN"/>
              </w:rPr>
              <w:t xml:space="preserve">Indicating </w:t>
            </w:r>
            <w:r w:rsidRPr="00E9603C">
              <w:t>the UE location information (</w:t>
            </w:r>
            <w:proofErr w:type="gramStart"/>
            <w:r w:rsidRPr="00E9603C">
              <w:t>e.g.</w:t>
            </w:r>
            <w:proofErr w:type="gramEnd"/>
            <w:r>
              <w:t xml:space="preserve"> TAI list,</w:t>
            </w:r>
            <w:r w:rsidRPr="00E9603C">
              <w:t xml:space="preserve"> </w:t>
            </w:r>
            <w:proofErr w:type="spellStart"/>
            <w:r w:rsidRPr="00E9603C">
              <w:t>gNB</w:t>
            </w:r>
            <w:proofErr w:type="spellEnd"/>
            <w:r w:rsidRPr="00E9603C">
              <w:t xml:space="preserve"> ID,</w:t>
            </w:r>
            <w:r>
              <w:t xml:space="preserve"> or location coordinates,</w:t>
            </w:r>
            <w:r w:rsidRPr="00E9603C">
              <w:t xml:space="preserve"> etc</w:t>
            </w:r>
            <w:r>
              <w:t>.</w:t>
            </w:r>
            <w:r w:rsidRPr="00E9603C">
              <w:t>) when the UE service is delivered.</w:t>
            </w:r>
          </w:p>
        </w:tc>
      </w:tr>
      <w:tr w:rsidR="00972675" w:rsidRPr="005D2CF1" w14:paraId="0170203B" w14:textId="77777777" w:rsidTr="003156A3">
        <w:tc>
          <w:tcPr>
            <w:tcW w:w="2492" w:type="dxa"/>
            <w:shd w:val="clear" w:color="auto" w:fill="auto"/>
            <w:vAlign w:val="center"/>
          </w:tcPr>
          <w:p w14:paraId="2E2D9AD8" w14:textId="77777777" w:rsidR="00972675" w:rsidRPr="005D2CF1" w:rsidRDefault="00972675" w:rsidP="003156A3">
            <w:pPr>
              <w:pStyle w:val="TAL"/>
            </w:pPr>
            <w:r>
              <w:rPr>
                <w:lang w:eastAsia="zh-CN"/>
              </w:rPr>
              <w:t xml:space="preserve">&gt; </w:t>
            </w:r>
            <w:r w:rsidRPr="00E9603C">
              <w:rPr>
                <w:lang w:eastAsia="zh-CN"/>
              </w:rPr>
              <w:t>UPF Info</w:t>
            </w:r>
            <w:r>
              <w:rPr>
                <w:lang w:eastAsia="zh-CN"/>
              </w:rPr>
              <w:t xml:space="preserve"> (NOTE 4)</w:t>
            </w:r>
          </w:p>
        </w:tc>
        <w:tc>
          <w:tcPr>
            <w:tcW w:w="7139" w:type="dxa"/>
            <w:shd w:val="clear" w:color="auto" w:fill="auto"/>
            <w:vAlign w:val="center"/>
          </w:tcPr>
          <w:p w14:paraId="269A1DA6" w14:textId="77777777" w:rsidR="00972675" w:rsidRPr="005D2CF1" w:rsidRDefault="00972675" w:rsidP="003156A3">
            <w:pPr>
              <w:pStyle w:val="TAL"/>
            </w:pPr>
            <w:r w:rsidRPr="00E9603C">
              <w:rPr>
                <w:lang w:eastAsia="zh-CN"/>
              </w:rPr>
              <w:t>Indicating UPF serving the UE</w:t>
            </w:r>
            <w:r>
              <w:rPr>
                <w:lang w:eastAsia="zh-CN"/>
              </w:rPr>
              <w:t>.</w:t>
            </w:r>
          </w:p>
        </w:tc>
      </w:tr>
      <w:tr w:rsidR="00972675" w:rsidRPr="005D2CF1" w14:paraId="2468804D" w14:textId="77777777" w:rsidTr="003156A3">
        <w:tc>
          <w:tcPr>
            <w:tcW w:w="2492" w:type="dxa"/>
            <w:shd w:val="clear" w:color="auto" w:fill="auto"/>
            <w:vAlign w:val="center"/>
          </w:tcPr>
          <w:p w14:paraId="45913061" w14:textId="77777777" w:rsidR="00972675" w:rsidRPr="005D2CF1" w:rsidRDefault="00972675" w:rsidP="003156A3">
            <w:pPr>
              <w:pStyle w:val="TAL"/>
            </w:pPr>
            <w:r>
              <w:rPr>
                <w:lang w:eastAsia="zh-CN"/>
              </w:rPr>
              <w:t xml:space="preserve">&gt; </w:t>
            </w:r>
            <w:r w:rsidRPr="00E9603C">
              <w:rPr>
                <w:lang w:eastAsia="zh-CN"/>
              </w:rPr>
              <w:t>DNAI</w:t>
            </w:r>
          </w:p>
        </w:tc>
        <w:tc>
          <w:tcPr>
            <w:tcW w:w="7139" w:type="dxa"/>
            <w:shd w:val="clear" w:color="auto" w:fill="auto"/>
          </w:tcPr>
          <w:p w14:paraId="6DF9D4E0" w14:textId="77777777" w:rsidR="00972675" w:rsidRPr="005D2CF1" w:rsidRDefault="00972675" w:rsidP="003156A3">
            <w:pPr>
              <w:pStyle w:val="TAL"/>
            </w:pPr>
            <w:r w:rsidRPr="00E9603C">
              <w:rPr>
                <w:lang w:eastAsia="zh-CN"/>
              </w:rPr>
              <w:t>Indicating which DNAI the UE service uses/camps on</w:t>
            </w:r>
            <w:r>
              <w:rPr>
                <w:lang w:eastAsia="zh-CN"/>
              </w:rPr>
              <w:t>.</w:t>
            </w:r>
          </w:p>
        </w:tc>
      </w:tr>
      <w:tr w:rsidR="00972675" w:rsidRPr="005D2CF1" w14:paraId="3FAD37CC" w14:textId="77777777" w:rsidTr="003156A3">
        <w:tc>
          <w:tcPr>
            <w:tcW w:w="2492" w:type="dxa"/>
            <w:shd w:val="clear" w:color="auto" w:fill="auto"/>
            <w:vAlign w:val="center"/>
          </w:tcPr>
          <w:p w14:paraId="580EC53D" w14:textId="77777777" w:rsidR="00972675" w:rsidRPr="005D2CF1" w:rsidRDefault="00972675" w:rsidP="003156A3">
            <w:pPr>
              <w:pStyle w:val="TAL"/>
            </w:pPr>
            <w:r>
              <w:rPr>
                <w:lang w:eastAsia="zh-CN"/>
              </w:rPr>
              <w:t xml:space="preserve">&gt; </w:t>
            </w:r>
            <w:r w:rsidRPr="00E9603C">
              <w:rPr>
                <w:lang w:eastAsia="zh-CN"/>
              </w:rPr>
              <w:t>DNN</w:t>
            </w:r>
          </w:p>
        </w:tc>
        <w:tc>
          <w:tcPr>
            <w:tcW w:w="7139" w:type="dxa"/>
            <w:shd w:val="clear" w:color="auto" w:fill="auto"/>
          </w:tcPr>
          <w:p w14:paraId="49B1A900" w14:textId="77777777" w:rsidR="00972675" w:rsidRPr="005D2CF1" w:rsidRDefault="00972675" w:rsidP="003156A3">
            <w:pPr>
              <w:pStyle w:val="TAL"/>
            </w:pPr>
            <w:r w:rsidRPr="00E9603C">
              <w:t>DNN for the PDU Session which contains the QoS flow</w:t>
            </w:r>
            <w:r>
              <w:t>.</w:t>
            </w:r>
          </w:p>
        </w:tc>
      </w:tr>
      <w:tr w:rsidR="00972675" w:rsidRPr="005D2CF1" w14:paraId="16D6FAD1" w14:textId="77777777" w:rsidTr="003156A3">
        <w:tc>
          <w:tcPr>
            <w:tcW w:w="2492" w:type="dxa"/>
            <w:shd w:val="clear" w:color="auto" w:fill="auto"/>
            <w:vAlign w:val="center"/>
          </w:tcPr>
          <w:p w14:paraId="73425BEE" w14:textId="77777777" w:rsidR="00972675" w:rsidRPr="005D2CF1" w:rsidRDefault="00972675" w:rsidP="003156A3">
            <w:pPr>
              <w:pStyle w:val="TAL"/>
            </w:pPr>
            <w:r>
              <w:t xml:space="preserve">&gt; </w:t>
            </w:r>
            <w:r w:rsidRPr="00E9603C">
              <w:t>Application Server Instance Address</w:t>
            </w:r>
          </w:p>
        </w:tc>
        <w:tc>
          <w:tcPr>
            <w:tcW w:w="7139" w:type="dxa"/>
            <w:shd w:val="clear" w:color="auto" w:fill="auto"/>
            <w:vAlign w:val="center"/>
          </w:tcPr>
          <w:p w14:paraId="53CDBCF6" w14:textId="77777777" w:rsidR="00972675" w:rsidRPr="005D2CF1" w:rsidRDefault="00972675" w:rsidP="003156A3">
            <w:pPr>
              <w:pStyle w:val="TAL"/>
            </w:pPr>
            <w:r w:rsidRPr="00E9603C">
              <w:t>Identifies the Application Server Instance (IP address of the Application Server) or FQDN of Application Server</w:t>
            </w:r>
            <w:r>
              <w:t>.</w:t>
            </w:r>
          </w:p>
        </w:tc>
      </w:tr>
      <w:tr w:rsidR="00972675" w:rsidRPr="005D2CF1" w14:paraId="722D9CEC" w14:textId="77777777" w:rsidTr="003156A3">
        <w:tc>
          <w:tcPr>
            <w:tcW w:w="2492" w:type="dxa"/>
            <w:shd w:val="clear" w:color="auto" w:fill="auto"/>
            <w:vAlign w:val="center"/>
          </w:tcPr>
          <w:p w14:paraId="5060E869" w14:textId="77777777" w:rsidR="00972675" w:rsidRPr="005D2CF1" w:rsidRDefault="00972675" w:rsidP="003156A3">
            <w:pPr>
              <w:pStyle w:val="TAL"/>
            </w:pPr>
            <w:r w:rsidRPr="005D2CF1">
              <w:t>&gt; Service Experience</w:t>
            </w:r>
          </w:p>
        </w:tc>
        <w:tc>
          <w:tcPr>
            <w:tcW w:w="7139" w:type="dxa"/>
            <w:shd w:val="clear" w:color="auto" w:fill="auto"/>
            <w:vAlign w:val="center"/>
          </w:tcPr>
          <w:p w14:paraId="30C0DEBC" w14:textId="77777777" w:rsidR="00972675" w:rsidRPr="005D2CF1" w:rsidRDefault="00972675" w:rsidP="003156A3">
            <w:pPr>
              <w:pStyle w:val="TAL"/>
            </w:pPr>
            <w:r w:rsidRPr="005D2CF1">
              <w:t>Service Experience over the Analytics target period (average, variance).</w:t>
            </w:r>
          </w:p>
        </w:tc>
      </w:tr>
      <w:tr w:rsidR="00972675" w:rsidRPr="005D2CF1" w14:paraId="26E536FF" w14:textId="77777777" w:rsidTr="003156A3">
        <w:tc>
          <w:tcPr>
            <w:tcW w:w="2492" w:type="dxa"/>
            <w:shd w:val="clear" w:color="auto" w:fill="auto"/>
            <w:vAlign w:val="center"/>
          </w:tcPr>
          <w:p w14:paraId="5AEA06A3" w14:textId="77777777" w:rsidR="00972675" w:rsidRPr="005D2CF1" w:rsidRDefault="00972675" w:rsidP="003156A3">
            <w:pPr>
              <w:pStyle w:val="TAL"/>
            </w:pPr>
            <w:r w:rsidRPr="005D2CF1">
              <w:t>&gt; SUPI list (</w:t>
            </w:r>
            <w:proofErr w:type="gramStart"/>
            <w:r w:rsidRPr="005D2CF1">
              <w:t>0..</w:t>
            </w:r>
            <w:proofErr w:type="gramEnd"/>
            <w:r w:rsidRPr="005D2CF1">
              <w:t>SUPImax)</w:t>
            </w:r>
            <w:r>
              <w:t xml:space="preserve"> (NOTE 3)</w:t>
            </w:r>
          </w:p>
        </w:tc>
        <w:tc>
          <w:tcPr>
            <w:tcW w:w="7139" w:type="dxa"/>
            <w:shd w:val="clear" w:color="auto" w:fill="auto"/>
            <w:vAlign w:val="center"/>
          </w:tcPr>
          <w:p w14:paraId="5F0D939F" w14:textId="77777777" w:rsidR="00972675" w:rsidRPr="005D2CF1" w:rsidRDefault="00972675" w:rsidP="003156A3">
            <w:pPr>
              <w:pStyle w:val="TAL"/>
            </w:pPr>
            <w:r w:rsidRPr="005D2CF1">
              <w:t xml:space="preserve">List of SUPI(s) </w:t>
            </w:r>
            <w:r>
              <w:t xml:space="preserve">with the same </w:t>
            </w:r>
            <w:r w:rsidRPr="005D2CF1">
              <w:t>application service experience.</w:t>
            </w:r>
          </w:p>
        </w:tc>
      </w:tr>
      <w:tr w:rsidR="00972675" w:rsidRPr="005D2CF1" w14:paraId="2D80BFAE" w14:textId="77777777" w:rsidTr="003156A3">
        <w:tc>
          <w:tcPr>
            <w:tcW w:w="2492" w:type="dxa"/>
            <w:shd w:val="clear" w:color="auto" w:fill="auto"/>
            <w:vAlign w:val="center"/>
          </w:tcPr>
          <w:p w14:paraId="427B8E42" w14:textId="77777777" w:rsidR="00972675" w:rsidRPr="005D2CF1" w:rsidRDefault="00972675" w:rsidP="003156A3">
            <w:pPr>
              <w:pStyle w:val="TAL"/>
            </w:pPr>
            <w:r w:rsidRPr="005D2CF1">
              <w:t>&gt; Ratio</w:t>
            </w:r>
            <w:r>
              <w:t xml:space="preserve"> (NOTE 3)</w:t>
            </w:r>
          </w:p>
        </w:tc>
        <w:tc>
          <w:tcPr>
            <w:tcW w:w="7139" w:type="dxa"/>
            <w:shd w:val="clear" w:color="auto" w:fill="auto"/>
            <w:vAlign w:val="center"/>
          </w:tcPr>
          <w:p w14:paraId="190D479B" w14:textId="77777777" w:rsidR="00972675" w:rsidRPr="005D2CF1" w:rsidRDefault="00972675" w:rsidP="003156A3">
            <w:pPr>
              <w:pStyle w:val="TAL"/>
            </w:pPr>
            <w:r w:rsidRPr="005D2CF1">
              <w:t>Estimated percentage of UEs with similar service experience (in the group, or among all UEs).</w:t>
            </w:r>
          </w:p>
        </w:tc>
      </w:tr>
      <w:tr w:rsidR="00972675" w:rsidRPr="005D2CF1" w14:paraId="3325B22E" w14:textId="77777777" w:rsidTr="003156A3">
        <w:tc>
          <w:tcPr>
            <w:tcW w:w="2492" w:type="dxa"/>
            <w:shd w:val="clear" w:color="auto" w:fill="auto"/>
            <w:vAlign w:val="center"/>
          </w:tcPr>
          <w:p w14:paraId="3F463CCB" w14:textId="77777777" w:rsidR="00972675" w:rsidRPr="005D2CF1" w:rsidRDefault="00972675" w:rsidP="003156A3">
            <w:pPr>
              <w:pStyle w:val="TAL"/>
            </w:pPr>
            <w:r w:rsidRPr="005D2CF1">
              <w:t>&gt; Spatial validity</w:t>
            </w:r>
            <w:r>
              <w:t xml:space="preserve"> (NOTE 6)</w:t>
            </w:r>
          </w:p>
        </w:tc>
        <w:tc>
          <w:tcPr>
            <w:tcW w:w="7139" w:type="dxa"/>
            <w:shd w:val="clear" w:color="auto" w:fill="auto"/>
            <w:vAlign w:val="center"/>
          </w:tcPr>
          <w:p w14:paraId="049715A3" w14:textId="77777777" w:rsidR="00972675" w:rsidRPr="005D2CF1" w:rsidRDefault="00972675" w:rsidP="003156A3">
            <w:pPr>
              <w:pStyle w:val="TAL"/>
            </w:pPr>
            <w:r w:rsidRPr="005D2CF1">
              <w:t>Area where the Application service experience analytics applies.</w:t>
            </w:r>
          </w:p>
        </w:tc>
      </w:tr>
      <w:tr w:rsidR="00972675" w:rsidRPr="005D2CF1" w14:paraId="1B6A7216" w14:textId="77777777" w:rsidTr="003156A3">
        <w:tc>
          <w:tcPr>
            <w:tcW w:w="2492" w:type="dxa"/>
            <w:shd w:val="clear" w:color="auto" w:fill="auto"/>
            <w:vAlign w:val="center"/>
          </w:tcPr>
          <w:p w14:paraId="48316FBE" w14:textId="77777777" w:rsidR="00972675" w:rsidRPr="005D2CF1" w:rsidRDefault="00972675" w:rsidP="003156A3">
            <w:pPr>
              <w:pStyle w:val="TAL"/>
            </w:pPr>
            <w:r w:rsidRPr="005D2CF1">
              <w:t>&gt; Validity period</w:t>
            </w:r>
          </w:p>
        </w:tc>
        <w:tc>
          <w:tcPr>
            <w:tcW w:w="7139" w:type="dxa"/>
            <w:shd w:val="clear" w:color="auto" w:fill="auto"/>
            <w:vAlign w:val="center"/>
          </w:tcPr>
          <w:p w14:paraId="2B98AE7B" w14:textId="77777777" w:rsidR="00972675" w:rsidRPr="005D2CF1" w:rsidRDefault="00972675" w:rsidP="003156A3">
            <w:pPr>
              <w:pStyle w:val="TAL"/>
            </w:pPr>
            <w:r w:rsidRPr="005D2CF1">
              <w:t>Validity period for the Application service experience analytics as defined in clause 6.1.3.</w:t>
            </w:r>
          </w:p>
        </w:tc>
      </w:tr>
      <w:tr w:rsidR="00972675" w:rsidRPr="005D2CF1" w14:paraId="7F10628E" w14:textId="77777777" w:rsidTr="003156A3">
        <w:tc>
          <w:tcPr>
            <w:tcW w:w="2492" w:type="dxa"/>
            <w:shd w:val="clear" w:color="auto" w:fill="auto"/>
            <w:vAlign w:val="center"/>
          </w:tcPr>
          <w:p w14:paraId="5DA781D1" w14:textId="77777777" w:rsidR="00972675" w:rsidRPr="005D2CF1" w:rsidRDefault="00972675" w:rsidP="003156A3">
            <w:pPr>
              <w:pStyle w:val="TAL"/>
            </w:pPr>
            <w:r w:rsidRPr="005D2CF1">
              <w:t>&gt;</w:t>
            </w:r>
            <w:r>
              <w:t xml:space="preserve"> Confidence</w:t>
            </w:r>
          </w:p>
        </w:tc>
        <w:tc>
          <w:tcPr>
            <w:tcW w:w="7139" w:type="dxa"/>
            <w:shd w:val="clear" w:color="auto" w:fill="auto"/>
            <w:vAlign w:val="center"/>
          </w:tcPr>
          <w:p w14:paraId="7E2C283B" w14:textId="77777777" w:rsidR="00972675" w:rsidRPr="005D2CF1" w:rsidRDefault="00972675" w:rsidP="003156A3">
            <w:pPr>
              <w:pStyle w:val="TAL"/>
            </w:pPr>
            <w:r w:rsidRPr="005D2CF1">
              <w:t>Confidence of this prediction.</w:t>
            </w:r>
          </w:p>
        </w:tc>
      </w:tr>
      <w:tr w:rsidR="00972675" w:rsidRPr="005D2CF1" w14:paraId="786CD175" w14:textId="77777777" w:rsidTr="003156A3">
        <w:tc>
          <w:tcPr>
            <w:tcW w:w="2492" w:type="dxa"/>
            <w:shd w:val="clear" w:color="auto" w:fill="auto"/>
            <w:vAlign w:val="center"/>
          </w:tcPr>
          <w:p w14:paraId="32A1DCFE" w14:textId="77777777" w:rsidR="00972675" w:rsidRDefault="00972675" w:rsidP="003156A3">
            <w:pPr>
              <w:pStyle w:val="TAL"/>
            </w:pPr>
            <w:r>
              <w:t>&gt; RAT Type</w:t>
            </w:r>
          </w:p>
          <w:p w14:paraId="06A7DC69" w14:textId="77777777" w:rsidR="00972675" w:rsidRPr="005D2CF1" w:rsidRDefault="00972675" w:rsidP="003156A3">
            <w:pPr>
              <w:pStyle w:val="TAL"/>
            </w:pPr>
            <w:r>
              <w:t>(NOTE 7)</w:t>
            </w:r>
          </w:p>
        </w:tc>
        <w:tc>
          <w:tcPr>
            <w:tcW w:w="7139" w:type="dxa"/>
            <w:shd w:val="clear" w:color="auto" w:fill="auto"/>
            <w:vAlign w:val="center"/>
          </w:tcPr>
          <w:p w14:paraId="70BF5D57" w14:textId="77777777" w:rsidR="00972675" w:rsidRPr="005D2CF1" w:rsidRDefault="00972675" w:rsidP="003156A3">
            <w:pPr>
              <w:pStyle w:val="TAL"/>
            </w:pPr>
            <w:r>
              <w:t>Indicating the list of RAT type(s) for which the application service experience analytics applies.</w:t>
            </w:r>
          </w:p>
        </w:tc>
      </w:tr>
      <w:tr w:rsidR="00972675" w:rsidRPr="005D2CF1" w14:paraId="5DA15F26" w14:textId="77777777" w:rsidTr="003156A3">
        <w:tc>
          <w:tcPr>
            <w:tcW w:w="2492" w:type="dxa"/>
            <w:shd w:val="clear" w:color="auto" w:fill="auto"/>
            <w:vAlign w:val="center"/>
          </w:tcPr>
          <w:p w14:paraId="01AC6347" w14:textId="77777777" w:rsidR="00972675" w:rsidRDefault="00972675" w:rsidP="003156A3">
            <w:pPr>
              <w:pStyle w:val="TAL"/>
            </w:pPr>
            <w:r>
              <w:t>&gt; Frequency</w:t>
            </w:r>
          </w:p>
          <w:p w14:paraId="4D695250" w14:textId="77777777" w:rsidR="00972675" w:rsidRPr="005D2CF1" w:rsidRDefault="00972675" w:rsidP="003156A3">
            <w:pPr>
              <w:pStyle w:val="TAL"/>
            </w:pPr>
            <w:r>
              <w:t>(NOTE 7)</w:t>
            </w:r>
          </w:p>
        </w:tc>
        <w:tc>
          <w:tcPr>
            <w:tcW w:w="7139" w:type="dxa"/>
            <w:shd w:val="clear" w:color="auto" w:fill="auto"/>
            <w:vAlign w:val="center"/>
          </w:tcPr>
          <w:p w14:paraId="5C87B7C1" w14:textId="77777777" w:rsidR="00972675" w:rsidRPr="005D2CF1" w:rsidRDefault="00972675" w:rsidP="003156A3">
            <w:pPr>
              <w:pStyle w:val="TAL"/>
            </w:pPr>
            <w:r>
              <w:t>Indicating the list of carrier frequency value(s) of UE's serving cell(s) where the application service experience analytics applies.</w:t>
            </w:r>
          </w:p>
        </w:tc>
      </w:tr>
      <w:tr w:rsidR="00972675" w:rsidRPr="005D2CF1" w14:paraId="4F506214" w14:textId="77777777" w:rsidTr="003156A3">
        <w:tc>
          <w:tcPr>
            <w:tcW w:w="2492" w:type="dxa"/>
            <w:shd w:val="clear" w:color="auto" w:fill="auto"/>
            <w:vAlign w:val="center"/>
          </w:tcPr>
          <w:p w14:paraId="12CC0E32" w14:textId="77777777" w:rsidR="00972675" w:rsidRPr="005D2CF1" w:rsidRDefault="00972675" w:rsidP="003156A3">
            <w:pPr>
              <w:pStyle w:val="TAL"/>
            </w:pPr>
            <w:r>
              <w:t>&gt; SSC Mode</w:t>
            </w:r>
          </w:p>
        </w:tc>
        <w:tc>
          <w:tcPr>
            <w:tcW w:w="7139" w:type="dxa"/>
            <w:shd w:val="clear" w:color="auto" w:fill="auto"/>
            <w:vAlign w:val="center"/>
          </w:tcPr>
          <w:p w14:paraId="39496264" w14:textId="77777777" w:rsidR="00972675" w:rsidRPr="005D2CF1" w:rsidRDefault="00972675" w:rsidP="003156A3">
            <w:pPr>
              <w:pStyle w:val="TAL"/>
            </w:pPr>
            <w:r>
              <w:t>SSC Mode selected for the PDU Session used to associate with the application.</w:t>
            </w:r>
          </w:p>
        </w:tc>
      </w:tr>
      <w:tr w:rsidR="00972675" w:rsidRPr="005D2CF1" w14:paraId="45C71E52" w14:textId="77777777" w:rsidTr="003156A3">
        <w:tc>
          <w:tcPr>
            <w:tcW w:w="2492" w:type="dxa"/>
            <w:shd w:val="clear" w:color="auto" w:fill="auto"/>
            <w:vAlign w:val="center"/>
          </w:tcPr>
          <w:p w14:paraId="59CF8B9B" w14:textId="77777777" w:rsidR="00972675" w:rsidRPr="005D2CF1" w:rsidRDefault="00972675" w:rsidP="003156A3">
            <w:pPr>
              <w:pStyle w:val="TAL"/>
            </w:pPr>
            <w:r>
              <w:t>&gt; PDU Session Type</w:t>
            </w:r>
          </w:p>
        </w:tc>
        <w:tc>
          <w:tcPr>
            <w:tcW w:w="7139" w:type="dxa"/>
            <w:shd w:val="clear" w:color="auto" w:fill="auto"/>
            <w:vAlign w:val="center"/>
          </w:tcPr>
          <w:p w14:paraId="0A2B9A32" w14:textId="77777777" w:rsidR="00972675" w:rsidRPr="005D2CF1" w:rsidRDefault="00972675" w:rsidP="003156A3">
            <w:pPr>
              <w:pStyle w:val="TAL"/>
            </w:pPr>
            <w:r>
              <w:t>Type of PDU Session used to associate with the application.</w:t>
            </w:r>
          </w:p>
        </w:tc>
      </w:tr>
      <w:tr w:rsidR="00972675" w:rsidRPr="005D2CF1" w14:paraId="6CEACF68" w14:textId="77777777" w:rsidTr="003156A3">
        <w:tc>
          <w:tcPr>
            <w:tcW w:w="2492" w:type="dxa"/>
            <w:shd w:val="clear" w:color="auto" w:fill="auto"/>
            <w:vAlign w:val="center"/>
          </w:tcPr>
          <w:p w14:paraId="02E30570" w14:textId="77777777" w:rsidR="00972675" w:rsidRPr="005D2CF1" w:rsidRDefault="00972675" w:rsidP="003156A3">
            <w:pPr>
              <w:pStyle w:val="TAL"/>
            </w:pPr>
            <w:r>
              <w:t>&gt; Access Type</w:t>
            </w:r>
          </w:p>
        </w:tc>
        <w:tc>
          <w:tcPr>
            <w:tcW w:w="7139" w:type="dxa"/>
            <w:shd w:val="clear" w:color="auto" w:fill="auto"/>
            <w:vAlign w:val="center"/>
          </w:tcPr>
          <w:p w14:paraId="5A543E67" w14:textId="77777777" w:rsidR="00972675" w:rsidRPr="005D2CF1" w:rsidRDefault="00972675" w:rsidP="003156A3">
            <w:pPr>
              <w:pStyle w:val="TAL"/>
            </w:pPr>
            <w:r>
              <w:t>Access Type when the UE establishes a PDU Session for the application.</w:t>
            </w:r>
          </w:p>
        </w:tc>
      </w:tr>
      <w:tr w:rsidR="00972675" w:rsidRPr="005D2CF1" w14:paraId="02673F24" w14:textId="77777777" w:rsidTr="003156A3">
        <w:tc>
          <w:tcPr>
            <w:tcW w:w="9631" w:type="dxa"/>
            <w:gridSpan w:val="2"/>
            <w:shd w:val="clear" w:color="auto" w:fill="auto"/>
            <w:vAlign w:val="center"/>
          </w:tcPr>
          <w:p w14:paraId="0723BF66" w14:textId="24735879" w:rsidR="00972675" w:rsidRDefault="00972675" w:rsidP="003156A3">
            <w:pPr>
              <w:pStyle w:val="TAN"/>
            </w:pPr>
            <w:r>
              <w:t>NOTE 1:</w:t>
            </w:r>
            <w:r>
              <w:tab/>
              <w:t>This information element is an Analytics subset that can be used in "list of analytics subsets that are requested"</w:t>
            </w:r>
            <w:ins w:id="47" w:author="Maria Liang" w:date="2023-07-06T14:47:00Z">
              <w:r w:rsidR="00D93E48">
                <w:t xml:space="preserve"> and "Preferred level of accuracy per analytics subset"</w:t>
              </w:r>
            </w:ins>
            <w:r>
              <w:t>.</w:t>
            </w:r>
          </w:p>
          <w:p w14:paraId="01724DDA" w14:textId="77777777" w:rsidR="00972675" w:rsidRDefault="00972675" w:rsidP="003156A3">
            <w:pPr>
              <w:pStyle w:val="TAN"/>
            </w:pPr>
            <w:r>
              <w:t>NOTE 2:</w:t>
            </w:r>
            <w:r>
              <w:tab/>
              <w:t>The NSI ID is an optional parameter. If not provided the Slice instance service experience indicates the service experience for the S-NSSAI.</w:t>
            </w:r>
          </w:p>
          <w:p w14:paraId="1921549A" w14:textId="77777777" w:rsidR="00972675" w:rsidRDefault="00972675" w:rsidP="003156A3">
            <w:pPr>
              <w:pStyle w:val="TAN"/>
            </w:pPr>
            <w:r>
              <w:t>NOTE 3:</w:t>
            </w:r>
            <w:r>
              <w:tab/>
              <w:t xml:space="preserve">The SUPI list and Ratio in the service experience information for an application can be </w:t>
            </w:r>
            <w:proofErr w:type="gramStart"/>
            <w:r>
              <w:t>omitted, if</w:t>
            </w:r>
            <w:proofErr w:type="gramEnd"/>
            <w:r>
              <w:t xml:space="preserve">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2EB75876" w14:textId="77777777" w:rsidR="00972675" w:rsidRDefault="00972675" w:rsidP="003156A3">
            <w:pPr>
              <w:pStyle w:val="TAN"/>
            </w:pPr>
            <w:r>
              <w:t>NOTE 4:</w:t>
            </w:r>
            <w:r>
              <w:tab/>
              <w:t>If the consumer NF is an AF, the "UPF info" shall not be included.</w:t>
            </w:r>
          </w:p>
          <w:p w14:paraId="4AC974E8" w14:textId="77777777" w:rsidR="00972675" w:rsidRDefault="00972675" w:rsidP="003156A3">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2D96B5CC" w14:textId="77777777" w:rsidR="00972675" w:rsidRDefault="00972675" w:rsidP="003156A3">
            <w:pPr>
              <w:pStyle w:val="TAN"/>
            </w:pPr>
            <w:r>
              <w:t>NOTE 6:</w:t>
            </w:r>
            <w:r>
              <w:tab/>
              <w:t>The Spatial validity is present in the output parameters if the consumer provided the Area of Interest as defined in Table 6.4.1-1.</w:t>
            </w:r>
          </w:p>
          <w:p w14:paraId="09C91640" w14:textId="77777777" w:rsidR="00972675" w:rsidRPr="005D2CF1" w:rsidRDefault="00972675" w:rsidP="003156A3">
            <w:pPr>
              <w:pStyle w:val="TAN"/>
            </w:pPr>
            <w:r>
              <w:t>NOTE 7:</w:t>
            </w:r>
            <w:r>
              <w:tab/>
              <w:t>When "any" value has been provided in the request (</w:t>
            </w:r>
            <w:proofErr w:type="gramStart"/>
            <w:r>
              <w:t>e.g.</w:t>
            </w:r>
            <w:proofErr w:type="gramEnd"/>
            <w:r>
              <w:t xml:space="preserve"> "any" RAT type, "any" frequency, or "any" for all the RAT type and frequency indication), the NWDAF provides an instance of the Application service experience per combination of RAT Type(s) and/or Frequency value(s) having the same Service Experience.</w:t>
            </w:r>
          </w:p>
        </w:tc>
      </w:tr>
    </w:tbl>
    <w:p w14:paraId="4DEDE9CC" w14:textId="77777777" w:rsidR="00972675" w:rsidRPr="005D2CF1" w:rsidRDefault="00972675" w:rsidP="00972675">
      <w:pPr>
        <w:rPr>
          <w:lang w:eastAsia="zh-CN"/>
        </w:rPr>
      </w:pPr>
    </w:p>
    <w:p w14:paraId="3B2F06E9" w14:textId="77777777" w:rsidR="00972675" w:rsidRPr="005D2CF1" w:rsidRDefault="00972675" w:rsidP="00972675">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1063DE7B" w14:textId="5F3CE628"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lastRenderedPageBreak/>
        <w:t xml:space="preserve">*** </w:t>
      </w:r>
      <w:r w:rsidR="000F7987">
        <w:rPr>
          <w:rFonts w:eastAsia="DengXian"/>
          <w:noProof/>
          <w:color w:val="0000FF"/>
          <w:sz w:val="28"/>
          <w:szCs w:val="28"/>
        </w:rPr>
        <w:t>4</w:t>
      </w:r>
      <w:r>
        <w:rPr>
          <w:rFonts w:eastAsia="DengXian"/>
          <w:noProof/>
          <w:color w:val="0000FF"/>
          <w:sz w:val="28"/>
          <w:szCs w:val="28"/>
        </w:rPr>
        <w:t>th</w:t>
      </w:r>
      <w:r w:rsidRPr="005634A7">
        <w:rPr>
          <w:rFonts w:eastAsia="DengXian"/>
          <w:noProof/>
          <w:color w:val="0000FF"/>
          <w:sz w:val="28"/>
          <w:szCs w:val="28"/>
        </w:rPr>
        <w:t xml:space="preserve"> Change ***</w:t>
      </w:r>
    </w:p>
    <w:p w14:paraId="1274379A" w14:textId="77777777" w:rsidR="001F6B01" w:rsidRDefault="001F6B01" w:rsidP="001F6B01">
      <w:pPr>
        <w:pStyle w:val="Heading3"/>
      </w:pPr>
      <w:bookmarkStart w:id="48" w:name="_Toc138252992"/>
      <w:r>
        <w:t>6.14.1</w:t>
      </w:r>
      <w:r>
        <w:tab/>
        <w:t>General</w:t>
      </w:r>
      <w:bookmarkEnd w:id="48"/>
    </w:p>
    <w:p w14:paraId="0F85B948" w14:textId="77777777" w:rsidR="001F6B01" w:rsidRDefault="001F6B01" w:rsidP="001F6B01">
      <w:r>
        <w:t>This clause specifies how an NWDAF can provide DN Performance Analytics which provides analytics for user plane performance (</w:t>
      </w:r>
      <w:proofErr w:type="gramStart"/>
      <w:r>
        <w:t>i.e.</w:t>
      </w:r>
      <w:proofErr w:type="gramEnd"/>
      <w:r>
        <w:t xml:space="preserve"> average/maximum traffic rate, average/maximum packet delay, average packet loss rate) in the form of statistics or predictions to a service consumer.</w:t>
      </w:r>
    </w:p>
    <w:p w14:paraId="1821CAB0" w14:textId="77777777" w:rsidR="001F6B01" w:rsidRDefault="001F6B01" w:rsidP="001F6B01">
      <w:r>
        <w:t>The DN Performance Analytics may provide one or a combination of the following information:</w:t>
      </w:r>
    </w:p>
    <w:p w14:paraId="63697902" w14:textId="77777777" w:rsidR="001F6B01" w:rsidRDefault="001F6B01" w:rsidP="001F6B01">
      <w:pPr>
        <w:pStyle w:val="B1"/>
      </w:pPr>
      <w:r>
        <w:t>-</w:t>
      </w:r>
      <w:r>
        <w:tab/>
        <w:t>User plane performance analytics for a specific Edge Computing application for a UE, group of UEs, or any UE over a specific serving anchor UPF.</w:t>
      </w:r>
    </w:p>
    <w:p w14:paraId="60542EF8" w14:textId="77777777" w:rsidR="001F6B01" w:rsidRDefault="001F6B01" w:rsidP="001F6B01">
      <w:pPr>
        <w:pStyle w:val="B1"/>
      </w:pPr>
      <w:r>
        <w:t>-</w:t>
      </w:r>
      <w:r>
        <w:tab/>
        <w:t>User plane performance analytics for a specific Edge Computing application for a UE, group of UEs, or any UE over a specific DNAI.</w:t>
      </w:r>
    </w:p>
    <w:p w14:paraId="189AD9DB" w14:textId="77777777" w:rsidR="001F6B01" w:rsidRDefault="001F6B01" w:rsidP="001F6B01">
      <w:pPr>
        <w:pStyle w:val="B1"/>
      </w:pPr>
      <w:r>
        <w:t>-</w:t>
      </w:r>
      <w:r>
        <w:tab/>
        <w:t>User plane performance analytics for a specific Edge Computing application for a UE, group of UEs, or any UE over a specific Edge Application Server Instance.</w:t>
      </w:r>
    </w:p>
    <w:p w14:paraId="07A46068" w14:textId="77777777" w:rsidR="001F6B01" w:rsidRDefault="001F6B01" w:rsidP="001F6B01">
      <w:r>
        <w:t>The service consumer may be an NF (</w:t>
      </w:r>
      <w:proofErr w:type="gramStart"/>
      <w:r>
        <w:t>e.g.</w:t>
      </w:r>
      <w:proofErr w:type="gramEnd"/>
      <w:r>
        <w:t xml:space="preserve"> SMF) or an AF.</w:t>
      </w:r>
    </w:p>
    <w:p w14:paraId="481331F3" w14:textId="77777777" w:rsidR="001F6B01" w:rsidRDefault="001F6B01" w:rsidP="001F6B01">
      <w:r>
        <w:t>The consumer of these analytics shall indicate in the request or subscription:</w:t>
      </w:r>
    </w:p>
    <w:p w14:paraId="23700BA6" w14:textId="77777777" w:rsidR="001F6B01" w:rsidRDefault="001F6B01" w:rsidP="001F6B01">
      <w:pPr>
        <w:pStyle w:val="B1"/>
      </w:pPr>
      <w:r>
        <w:t>-</w:t>
      </w:r>
      <w:r>
        <w:tab/>
        <w:t>Analytics ID = "DN Performance</w:t>
      </w:r>
      <w:proofErr w:type="gramStart"/>
      <w:r>
        <w:t>";</w:t>
      </w:r>
      <w:proofErr w:type="gramEnd"/>
    </w:p>
    <w:p w14:paraId="1C7BA703" w14:textId="77777777" w:rsidR="001F6B01" w:rsidRDefault="001F6B01" w:rsidP="001F6B01">
      <w:pPr>
        <w:pStyle w:val="B1"/>
      </w:pPr>
      <w:r>
        <w:t>-</w:t>
      </w:r>
      <w:r>
        <w:tab/>
        <w:t>Target of Analytics Reporting: one or more SUPI(s) or Internal Group Identifier(s), or "any UE</w:t>
      </w:r>
      <w:proofErr w:type="gramStart"/>
      <w:r>
        <w:t>";</w:t>
      </w:r>
      <w:proofErr w:type="gramEnd"/>
    </w:p>
    <w:p w14:paraId="4EC2F169" w14:textId="54730B7B" w:rsidR="001F6B01" w:rsidRDefault="001F6B01" w:rsidP="001F6B01">
      <w:pPr>
        <w:pStyle w:val="B1"/>
      </w:pPr>
      <w:r>
        <w:t>-</w:t>
      </w:r>
      <w:r>
        <w:tab/>
        <w:t>Analytics Filter Information as defined in table 6.14.1-1</w:t>
      </w:r>
      <w:ins w:id="49" w:author="Maria Liang" w:date="2023-07-06T14:49:00Z">
        <w:r w:rsidR="00D93E48">
          <w:t xml:space="preserve"> and optionally a list of analytics subsets that are requested (see clause 6.14.3)</w:t>
        </w:r>
      </w:ins>
      <w:r>
        <w:t>; and</w:t>
      </w:r>
    </w:p>
    <w:p w14:paraId="27B42263" w14:textId="77777777" w:rsidR="001F6B01" w:rsidRDefault="001F6B01" w:rsidP="001F6B01">
      <w:pPr>
        <w:pStyle w:val="B1"/>
      </w:pPr>
      <w:r>
        <w:t>-</w:t>
      </w:r>
      <w:r>
        <w:tab/>
        <w:t xml:space="preserve">optionally, a preferred level of accuracy of the </w:t>
      </w:r>
      <w:proofErr w:type="gramStart"/>
      <w:r>
        <w:t>analytics;</w:t>
      </w:r>
      <w:proofErr w:type="gramEnd"/>
    </w:p>
    <w:p w14:paraId="4497F041" w14:textId="77777777" w:rsidR="001F6B01" w:rsidRDefault="001F6B01" w:rsidP="001F6B01">
      <w:pPr>
        <w:pStyle w:val="B1"/>
      </w:pPr>
      <w:r>
        <w:t>-</w:t>
      </w:r>
      <w:r>
        <w:tab/>
        <w:t>optionally, preferred level of accuracy per analytics subset (see clause 6.14.3</w:t>
      </w:r>
      <w:proofErr w:type="gramStart"/>
      <w:r>
        <w:t>);</w:t>
      </w:r>
      <w:proofErr w:type="gramEnd"/>
    </w:p>
    <w:p w14:paraId="13E8C19C" w14:textId="77777777" w:rsidR="001F6B01" w:rsidRDefault="001F6B01" w:rsidP="001F6B01">
      <w:pPr>
        <w:pStyle w:val="B1"/>
      </w:pPr>
      <w:r>
        <w:t>-</w:t>
      </w:r>
      <w:r>
        <w:tab/>
        <w:t>optionally, preferred order of results for the list of Network Performance information:</w:t>
      </w:r>
    </w:p>
    <w:p w14:paraId="635848E6" w14:textId="77777777" w:rsidR="001F6B01" w:rsidRDefault="001F6B01" w:rsidP="001F6B01">
      <w:pPr>
        <w:pStyle w:val="B2"/>
      </w:pPr>
      <w:r>
        <w:t>-</w:t>
      </w:r>
      <w:r>
        <w:tab/>
        <w:t xml:space="preserve">ordering criterion: one of the </w:t>
      </w:r>
      <w:proofErr w:type="gramStart"/>
      <w:r>
        <w:t>analytics subset</w:t>
      </w:r>
      <w:proofErr w:type="gramEnd"/>
      <w:r>
        <w:t xml:space="preserve"> (see clause 6.14.3);</w:t>
      </w:r>
    </w:p>
    <w:p w14:paraId="4CF1877B" w14:textId="77777777" w:rsidR="001F6B01" w:rsidRDefault="001F6B01" w:rsidP="001F6B01">
      <w:pPr>
        <w:pStyle w:val="B2"/>
      </w:pPr>
      <w:r>
        <w:t>-</w:t>
      </w:r>
      <w:r>
        <w:tab/>
        <w:t xml:space="preserve">order: ascending or </w:t>
      </w:r>
      <w:proofErr w:type="gramStart"/>
      <w:r>
        <w:t>descending;</w:t>
      </w:r>
      <w:proofErr w:type="gramEnd"/>
    </w:p>
    <w:p w14:paraId="68E7510C" w14:textId="77777777" w:rsidR="001F6B01" w:rsidRDefault="001F6B01" w:rsidP="001F6B01">
      <w:pPr>
        <w:pStyle w:val="B1"/>
      </w:pPr>
      <w:r>
        <w:t>-</w:t>
      </w:r>
      <w:r>
        <w:tab/>
        <w:t xml:space="preserve">optionally, Reporting Thresholds, which apply only for subscriptions and indicate conditions on the level to be reached for respective analytics subsets (see clause 6.14.3) in order to be notified by the </w:t>
      </w:r>
      <w:proofErr w:type="gramStart"/>
      <w:r>
        <w:t>NWDAF;</w:t>
      </w:r>
      <w:proofErr w:type="gramEnd"/>
    </w:p>
    <w:p w14:paraId="0D1D319F" w14:textId="77777777" w:rsidR="001F6B01" w:rsidRDefault="001F6B01" w:rsidP="001F6B01">
      <w:pPr>
        <w:pStyle w:val="B1"/>
      </w:pPr>
      <w:r>
        <w:t>-</w:t>
      </w:r>
      <w:r>
        <w:tab/>
        <w:t xml:space="preserve">optionally, maximum number of objects and maximum number of </w:t>
      </w:r>
      <w:proofErr w:type="gramStart"/>
      <w:r>
        <w:t>SUPIs;</w:t>
      </w:r>
      <w:proofErr w:type="gramEnd"/>
    </w:p>
    <w:p w14:paraId="340568B2" w14:textId="77777777" w:rsidR="001F6B01" w:rsidRDefault="001F6B01" w:rsidP="001F6B01">
      <w:pPr>
        <w:pStyle w:val="B1"/>
      </w:pPr>
      <w:r>
        <w:t>-</w:t>
      </w:r>
      <w:r>
        <w:tab/>
        <w:t xml:space="preserve">An Analytics target period indicates the </w:t>
      </w:r>
      <w:proofErr w:type="gramStart"/>
      <w:r>
        <w:t>time period</w:t>
      </w:r>
      <w:proofErr w:type="gramEnd"/>
      <w:r>
        <w:t xml:space="preserve"> over which the statistics or predictions are requested; and</w:t>
      </w:r>
    </w:p>
    <w:p w14:paraId="4E8E3687" w14:textId="77777777" w:rsidR="001F6B01" w:rsidRDefault="001F6B01" w:rsidP="001F6B01">
      <w:pPr>
        <w:pStyle w:val="B1"/>
      </w:pPr>
      <w:r>
        <w:t>-</w:t>
      </w:r>
      <w:r>
        <w:tab/>
        <w:t>Optionally, Spatial granularity size and Temporal granularity size.</w:t>
      </w:r>
    </w:p>
    <w:p w14:paraId="40CEA5EB" w14:textId="77777777" w:rsidR="001F6B01" w:rsidRDefault="001F6B01" w:rsidP="001F6B01">
      <w:pPr>
        <w:pStyle w:val="TH"/>
      </w:pPr>
      <w:r>
        <w:lastRenderedPageBreak/>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1F6B01" w:rsidRPr="005D2CF1" w14:paraId="63AB16EF" w14:textId="77777777" w:rsidTr="003156A3">
        <w:trPr>
          <w:cantSplit/>
          <w:jc w:val="center"/>
        </w:trPr>
        <w:tc>
          <w:tcPr>
            <w:tcW w:w="3307" w:type="dxa"/>
          </w:tcPr>
          <w:p w14:paraId="52C01025" w14:textId="77777777" w:rsidR="001F6B01" w:rsidRPr="005D2CF1" w:rsidRDefault="001F6B01" w:rsidP="003156A3">
            <w:pPr>
              <w:pStyle w:val="TAH"/>
            </w:pPr>
            <w:r w:rsidRPr="005D2CF1">
              <w:t>Information</w:t>
            </w:r>
          </w:p>
        </w:tc>
        <w:tc>
          <w:tcPr>
            <w:tcW w:w="4725" w:type="dxa"/>
          </w:tcPr>
          <w:p w14:paraId="2D384B3C" w14:textId="77777777" w:rsidR="001F6B01" w:rsidRPr="005D2CF1" w:rsidRDefault="001F6B01" w:rsidP="003156A3">
            <w:pPr>
              <w:pStyle w:val="TAH"/>
            </w:pPr>
            <w:r w:rsidRPr="005D2CF1">
              <w:t>Description</w:t>
            </w:r>
          </w:p>
        </w:tc>
      </w:tr>
      <w:tr w:rsidR="001F6B01" w:rsidRPr="005D2CF1" w14:paraId="4BBE4598" w14:textId="77777777" w:rsidTr="003156A3">
        <w:trPr>
          <w:cantSplit/>
          <w:jc w:val="center"/>
        </w:trPr>
        <w:tc>
          <w:tcPr>
            <w:tcW w:w="3307" w:type="dxa"/>
          </w:tcPr>
          <w:p w14:paraId="359BBC5F" w14:textId="77777777" w:rsidR="001F6B01" w:rsidRPr="005D2CF1" w:rsidRDefault="001F6B01" w:rsidP="003156A3">
            <w:pPr>
              <w:pStyle w:val="TAL"/>
              <w:rPr>
                <w:rFonts w:eastAsia="MS Mincho" w:cs="Arial"/>
                <w:szCs w:val="18"/>
              </w:rPr>
            </w:pPr>
            <w:r w:rsidRPr="00C071B6">
              <w:t>Application ID (</w:t>
            </w:r>
            <w:proofErr w:type="gramStart"/>
            <w:r w:rsidRPr="00C071B6">
              <w:t>0..</w:t>
            </w:r>
            <w:proofErr w:type="gramEnd"/>
            <w:r w:rsidRPr="00C071B6">
              <w:t>max)</w:t>
            </w:r>
          </w:p>
        </w:tc>
        <w:tc>
          <w:tcPr>
            <w:tcW w:w="4725" w:type="dxa"/>
          </w:tcPr>
          <w:p w14:paraId="3296516B" w14:textId="77777777" w:rsidR="001F6B01" w:rsidRPr="005D2CF1" w:rsidRDefault="001F6B01" w:rsidP="003156A3">
            <w:pPr>
              <w:pStyle w:val="TAL"/>
              <w:rPr>
                <w:rFonts w:cs="Arial"/>
                <w:szCs w:val="18"/>
              </w:rPr>
            </w:pPr>
            <w:r w:rsidRPr="00C071B6">
              <w:t>The identification of the application(s) for which the analytics information is subscribed or requested.</w:t>
            </w:r>
          </w:p>
        </w:tc>
      </w:tr>
      <w:tr w:rsidR="001F6B01" w:rsidRPr="005D2CF1" w14:paraId="7CEEAEC7" w14:textId="77777777" w:rsidTr="003156A3">
        <w:trPr>
          <w:cantSplit/>
          <w:jc w:val="center"/>
        </w:trPr>
        <w:tc>
          <w:tcPr>
            <w:tcW w:w="3307" w:type="dxa"/>
          </w:tcPr>
          <w:p w14:paraId="5D80BC3F" w14:textId="77777777" w:rsidR="001F6B01" w:rsidRPr="005D2CF1" w:rsidRDefault="001F6B01" w:rsidP="003156A3">
            <w:pPr>
              <w:pStyle w:val="TAL"/>
            </w:pPr>
            <w:r w:rsidRPr="00421407">
              <w:t>S-NSSAI</w:t>
            </w:r>
          </w:p>
        </w:tc>
        <w:tc>
          <w:tcPr>
            <w:tcW w:w="4725" w:type="dxa"/>
          </w:tcPr>
          <w:p w14:paraId="2EC2A989" w14:textId="77777777" w:rsidR="001F6B01" w:rsidRPr="005D2CF1" w:rsidRDefault="001F6B01" w:rsidP="003156A3">
            <w:pPr>
              <w:pStyle w:val="TAL"/>
              <w:rPr>
                <w:rFonts w:cs="Arial"/>
                <w:szCs w:val="18"/>
              </w:rPr>
            </w:pPr>
            <w:r w:rsidRPr="00421407">
              <w:t>Identifies the Network Slice for which analytics information is subscribed or requested.</w:t>
            </w:r>
          </w:p>
        </w:tc>
      </w:tr>
      <w:tr w:rsidR="001F6B01" w:rsidRPr="005D2CF1" w14:paraId="3BC95C3E" w14:textId="77777777" w:rsidTr="003156A3">
        <w:trPr>
          <w:cantSplit/>
          <w:jc w:val="center"/>
        </w:trPr>
        <w:tc>
          <w:tcPr>
            <w:tcW w:w="3307" w:type="dxa"/>
          </w:tcPr>
          <w:p w14:paraId="6BB40978" w14:textId="77777777" w:rsidR="001F6B01" w:rsidRPr="006E0CB3" w:rsidRDefault="001F6B01" w:rsidP="003156A3">
            <w:pPr>
              <w:pStyle w:val="TAL"/>
            </w:pPr>
            <w:r w:rsidRPr="00421407">
              <w:t>NSI ID(s)</w:t>
            </w:r>
          </w:p>
        </w:tc>
        <w:tc>
          <w:tcPr>
            <w:tcW w:w="4725" w:type="dxa"/>
          </w:tcPr>
          <w:p w14:paraId="74DC2020" w14:textId="77777777" w:rsidR="001F6B01" w:rsidRPr="006E0CB3" w:rsidRDefault="001F6B01" w:rsidP="003156A3">
            <w:pPr>
              <w:pStyle w:val="TAL"/>
            </w:pPr>
            <w:r w:rsidRPr="00421407">
              <w:t>Identifies the Network Slice instance(s) for which analytics information is subscribed or requested.</w:t>
            </w:r>
          </w:p>
        </w:tc>
      </w:tr>
      <w:tr w:rsidR="001F6B01" w:rsidRPr="005D2CF1" w14:paraId="6D5B3674" w14:textId="77777777" w:rsidTr="003156A3">
        <w:trPr>
          <w:cantSplit/>
          <w:jc w:val="center"/>
        </w:trPr>
        <w:tc>
          <w:tcPr>
            <w:tcW w:w="3307" w:type="dxa"/>
          </w:tcPr>
          <w:p w14:paraId="36E490AA" w14:textId="77777777" w:rsidR="001F6B01" w:rsidRPr="00AC3C0F" w:rsidRDefault="001F6B01" w:rsidP="003156A3">
            <w:pPr>
              <w:pStyle w:val="TAL"/>
            </w:pPr>
            <w:r w:rsidRPr="00421407">
              <w:t>Area of Interest</w:t>
            </w:r>
          </w:p>
        </w:tc>
        <w:tc>
          <w:tcPr>
            <w:tcW w:w="4725" w:type="dxa"/>
          </w:tcPr>
          <w:p w14:paraId="798E90F0" w14:textId="77777777" w:rsidR="001F6B01" w:rsidRPr="00AC3C0F" w:rsidRDefault="001F6B01" w:rsidP="003156A3">
            <w:pPr>
              <w:pStyle w:val="TAL"/>
            </w:pPr>
            <w:r w:rsidRPr="00C071B6">
              <w:t>Identifies the Area (</w:t>
            </w:r>
            <w:proofErr w:type="gramStart"/>
            <w:r w:rsidRPr="00C071B6">
              <w:t>i.e.</w:t>
            </w:r>
            <w:proofErr w:type="gramEnd"/>
            <w:r w:rsidRPr="00C071B6">
              <w:t xml:space="preserve"> set of TAIs), as defined in TS 23.501 [2] for which the analytics information is subscribed or requested.</w:t>
            </w:r>
          </w:p>
        </w:tc>
      </w:tr>
      <w:tr w:rsidR="001F6B01" w:rsidRPr="005D2CF1" w14:paraId="55123C7D" w14:textId="77777777" w:rsidTr="003156A3">
        <w:trPr>
          <w:cantSplit/>
          <w:jc w:val="center"/>
        </w:trPr>
        <w:tc>
          <w:tcPr>
            <w:tcW w:w="3307" w:type="dxa"/>
          </w:tcPr>
          <w:p w14:paraId="5F44F64D" w14:textId="77777777" w:rsidR="001F6B01" w:rsidRDefault="001F6B01" w:rsidP="003156A3">
            <w:pPr>
              <w:pStyle w:val="TAL"/>
            </w:pPr>
            <w:r>
              <w:t>Anchor UPF info</w:t>
            </w:r>
          </w:p>
        </w:tc>
        <w:tc>
          <w:tcPr>
            <w:tcW w:w="4725" w:type="dxa"/>
          </w:tcPr>
          <w:p w14:paraId="73A9D30B" w14:textId="77777777" w:rsidR="001F6B01" w:rsidRDefault="001F6B01" w:rsidP="003156A3">
            <w:pPr>
              <w:pStyle w:val="TAL"/>
            </w:pPr>
            <w:r w:rsidRPr="00C071B6">
              <w:t xml:space="preserve">Identifies the </w:t>
            </w:r>
            <w:r>
              <w:t>UPF where a UE has an associated PDU session.</w:t>
            </w:r>
          </w:p>
        </w:tc>
      </w:tr>
      <w:tr w:rsidR="001F6B01" w:rsidRPr="005D2CF1" w14:paraId="7167B860" w14:textId="77777777" w:rsidTr="003156A3">
        <w:trPr>
          <w:cantSplit/>
          <w:jc w:val="center"/>
        </w:trPr>
        <w:tc>
          <w:tcPr>
            <w:tcW w:w="3307" w:type="dxa"/>
          </w:tcPr>
          <w:p w14:paraId="37A76C0A" w14:textId="77777777" w:rsidR="001F6B01" w:rsidRPr="00AC3C0F" w:rsidRDefault="001F6B01" w:rsidP="003156A3">
            <w:pPr>
              <w:pStyle w:val="TAL"/>
            </w:pPr>
            <w:r w:rsidRPr="00421407">
              <w:t>DNN</w:t>
            </w:r>
          </w:p>
        </w:tc>
        <w:tc>
          <w:tcPr>
            <w:tcW w:w="4725" w:type="dxa"/>
          </w:tcPr>
          <w:p w14:paraId="2CE8934D" w14:textId="77777777" w:rsidR="001F6B01" w:rsidRPr="00AC3C0F" w:rsidRDefault="001F6B01" w:rsidP="003156A3">
            <w:pPr>
              <w:pStyle w:val="TAL"/>
            </w:pPr>
            <w:r w:rsidRPr="00C071B6">
              <w:t>DNN to access the application.</w:t>
            </w:r>
          </w:p>
        </w:tc>
      </w:tr>
      <w:tr w:rsidR="001F6B01" w:rsidRPr="005D2CF1" w14:paraId="61C19FC8" w14:textId="77777777" w:rsidTr="003156A3">
        <w:trPr>
          <w:cantSplit/>
          <w:jc w:val="center"/>
        </w:trPr>
        <w:tc>
          <w:tcPr>
            <w:tcW w:w="3307" w:type="dxa"/>
          </w:tcPr>
          <w:p w14:paraId="33193F0D" w14:textId="77777777" w:rsidR="001F6B01" w:rsidRDefault="001F6B01" w:rsidP="003156A3">
            <w:pPr>
              <w:pStyle w:val="TAL"/>
            </w:pPr>
            <w:r w:rsidRPr="00421407">
              <w:t>DNAI</w:t>
            </w:r>
          </w:p>
        </w:tc>
        <w:tc>
          <w:tcPr>
            <w:tcW w:w="4725" w:type="dxa"/>
          </w:tcPr>
          <w:p w14:paraId="6A949915" w14:textId="77777777" w:rsidR="001F6B01" w:rsidRPr="00E9603C" w:rsidRDefault="001F6B01" w:rsidP="003156A3">
            <w:pPr>
              <w:pStyle w:val="TAL"/>
            </w:pPr>
            <w:r>
              <w:t>The UPF ID/address/FQDN information i</w:t>
            </w:r>
            <w:r w:rsidRPr="00C071B6">
              <w:t>dentifier of a user plane access to one or more DN(s) where applications are deployed as defined in TS 23.501 [2]</w:t>
            </w:r>
            <w:r>
              <w:t>.</w:t>
            </w:r>
          </w:p>
        </w:tc>
      </w:tr>
      <w:tr w:rsidR="001F6B01" w:rsidRPr="005D2CF1" w14:paraId="6BDE308F" w14:textId="77777777" w:rsidTr="003156A3">
        <w:trPr>
          <w:cantSplit/>
          <w:jc w:val="center"/>
        </w:trPr>
        <w:tc>
          <w:tcPr>
            <w:tcW w:w="3307" w:type="dxa"/>
          </w:tcPr>
          <w:p w14:paraId="5C1B9DBC" w14:textId="77777777" w:rsidR="001F6B01" w:rsidRPr="00E9603C" w:rsidRDefault="001F6B01" w:rsidP="003156A3">
            <w:pPr>
              <w:pStyle w:val="TAL"/>
            </w:pPr>
            <w:r w:rsidRPr="00E474F0">
              <w:t>Application Server Address</w:t>
            </w:r>
            <w:r>
              <w:t>(es)</w:t>
            </w:r>
          </w:p>
        </w:tc>
        <w:tc>
          <w:tcPr>
            <w:tcW w:w="4725" w:type="dxa"/>
          </w:tcPr>
          <w:p w14:paraId="2A7F2C96" w14:textId="77777777" w:rsidR="001F6B01" w:rsidRPr="00E9603C" w:rsidRDefault="001F6B01" w:rsidP="003156A3">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1F6B01" w:rsidRPr="005D2CF1" w14:paraId="5BF71F07" w14:textId="77777777" w:rsidTr="003156A3">
        <w:trPr>
          <w:cantSplit/>
          <w:jc w:val="center"/>
        </w:trPr>
        <w:tc>
          <w:tcPr>
            <w:tcW w:w="3307" w:type="dxa"/>
          </w:tcPr>
          <w:p w14:paraId="45F9D563" w14:textId="77777777" w:rsidR="001F6B01" w:rsidRPr="00E474F0" w:rsidRDefault="001F6B01" w:rsidP="003156A3">
            <w:pPr>
              <w:pStyle w:val="TAL"/>
            </w:pPr>
            <w:r>
              <w:t>List of analytics</w:t>
            </w:r>
            <w:r w:rsidRPr="005D2CF1">
              <w:t xml:space="preserve"> subset</w:t>
            </w:r>
            <w:r>
              <w:t>s</w:t>
            </w:r>
          </w:p>
        </w:tc>
        <w:tc>
          <w:tcPr>
            <w:tcW w:w="4725" w:type="dxa"/>
          </w:tcPr>
          <w:p w14:paraId="1C7BFF20" w14:textId="77777777" w:rsidR="001F6B01" w:rsidRPr="00E474F0" w:rsidRDefault="001F6B01" w:rsidP="003156A3">
            <w:pPr>
              <w:pStyle w:val="TAL"/>
            </w:pPr>
            <w:r>
              <w:t>List of analytics</w:t>
            </w:r>
            <w:r w:rsidRPr="005D2CF1">
              <w:t xml:space="preserve"> subset</w:t>
            </w:r>
            <w:r>
              <w:t>s</w:t>
            </w:r>
            <w:r w:rsidRPr="005D2CF1">
              <w:t xml:space="preserve"> that are requested among those specified in clause 6.</w:t>
            </w:r>
            <w:r>
              <w:t>14.3.</w:t>
            </w:r>
          </w:p>
        </w:tc>
      </w:tr>
      <w:tr w:rsidR="001F6B01" w:rsidRPr="005D2CF1" w14:paraId="492A8FC5" w14:textId="77777777" w:rsidTr="003156A3">
        <w:trPr>
          <w:cantSplit/>
          <w:jc w:val="center"/>
        </w:trPr>
        <w:tc>
          <w:tcPr>
            <w:tcW w:w="8032" w:type="dxa"/>
            <w:gridSpan w:val="2"/>
          </w:tcPr>
          <w:p w14:paraId="326E366C" w14:textId="77777777" w:rsidR="001F6B01" w:rsidRDefault="001F6B01" w:rsidP="003156A3">
            <w:pPr>
              <w:pStyle w:val="TAN"/>
            </w:pPr>
            <w:r>
              <w:t>NOTE:</w:t>
            </w:r>
            <w:r>
              <w:tab/>
              <w:t>All parameters are optional.</w:t>
            </w:r>
          </w:p>
        </w:tc>
      </w:tr>
    </w:tbl>
    <w:p w14:paraId="00DA5DCC" w14:textId="77777777" w:rsidR="001F6B01" w:rsidRPr="005D2CF1" w:rsidRDefault="001F6B01" w:rsidP="001F6B01">
      <w:pPr>
        <w:pStyle w:val="FP"/>
        <w:rPr>
          <w:lang w:eastAsia="zh-CN"/>
        </w:rPr>
      </w:pPr>
    </w:p>
    <w:p w14:paraId="569AE6B9" w14:textId="139C5C72"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0F7987">
        <w:rPr>
          <w:rFonts w:eastAsia="DengXian"/>
          <w:noProof/>
          <w:color w:val="0000FF"/>
          <w:sz w:val="28"/>
          <w:szCs w:val="28"/>
        </w:rPr>
        <w:t>5</w:t>
      </w:r>
      <w:r>
        <w:rPr>
          <w:rFonts w:eastAsia="DengXian"/>
          <w:noProof/>
          <w:color w:val="0000FF"/>
          <w:sz w:val="28"/>
          <w:szCs w:val="28"/>
        </w:rPr>
        <w:t>th</w:t>
      </w:r>
      <w:r w:rsidRPr="005634A7">
        <w:rPr>
          <w:rFonts w:eastAsia="DengXian"/>
          <w:noProof/>
          <w:color w:val="0000FF"/>
          <w:sz w:val="28"/>
          <w:szCs w:val="28"/>
        </w:rPr>
        <w:t xml:space="preserve"> Change ***</w:t>
      </w:r>
    </w:p>
    <w:p w14:paraId="1A2EE098" w14:textId="77777777" w:rsidR="001F6B01" w:rsidRDefault="001F6B01" w:rsidP="001F6B01">
      <w:pPr>
        <w:pStyle w:val="Heading3"/>
      </w:pPr>
      <w:bookmarkStart w:id="50" w:name="_Toc138253005"/>
      <w:r>
        <w:t>6.17.3</w:t>
      </w:r>
      <w:r>
        <w:tab/>
        <w:t>Output Analytics</w:t>
      </w:r>
      <w:bookmarkEnd w:id="50"/>
    </w:p>
    <w:p w14:paraId="136ADD18" w14:textId="77777777" w:rsidR="001F6B01" w:rsidRDefault="001F6B01" w:rsidP="001F6B01">
      <w:r>
        <w:t>The Location Accuracy analytics are shown in table 6.17.3-1.</w:t>
      </w:r>
    </w:p>
    <w:p w14:paraId="05B0AC34" w14:textId="77777777" w:rsidR="001F6B01" w:rsidRPr="004C6608" w:rsidRDefault="001F6B01" w:rsidP="001F6B01">
      <w:pPr>
        <w:pStyle w:val="TH"/>
      </w:pPr>
      <w:r w:rsidRPr="004C6608">
        <w:lastRenderedPageBreak/>
        <w:t>Table 6.17.3-1: Location Accuracy statistics</w:t>
      </w:r>
    </w:p>
    <w:tbl>
      <w:tblPr>
        <w:tblStyle w:val="TableGrid"/>
        <w:tblW w:w="0" w:type="auto"/>
        <w:tblLook w:val="04A0" w:firstRow="1" w:lastRow="0" w:firstColumn="1" w:lastColumn="0" w:noHBand="0" w:noVBand="1"/>
      </w:tblPr>
      <w:tblGrid>
        <w:gridCol w:w="2547"/>
        <w:gridCol w:w="7082"/>
      </w:tblGrid>
      <w:tr w:rsidR="001F6B01" w:rsidRPr="004C6608" w14:paraId="2BE963D4" w14:textId="77777777" w:rsidTr="003156A3">
        <w:tc>
          <w:tcPr>
            <w:tcW w:w="2547" w:type="dxa"/>
          </w:tcPr>
          <w:p w14:paraId="65CAE922" w14:textId="77777777" w:rsidR="001F6B01" w:rsidRPr="004C6608" w:rsidRDefault="001F6B01" w:rsidP="003156A3">
            <w:pPr>
              <w:pStyle w:val="TAH"/>
            </w:pPr>
            <w:r w:rsidRPr="004C6608">
              <w:t>Information</w:t>
            </w:r>
          </w:p>
        </w:tc>
        <w:tc>
          <w:tcPr>
            <w:tcW w:w="7082" w:type="dxa"/>
          </w:tcPr>
          <w:p w14:paraId="345E9791" w14:textId="77777777" w:rsidR="001F6B01" w:rsidRPr="004C6608" w:rsidRDefault="001F6B01" w:rsidP="003156A3">
            <w:pPr>
              <w:pStyle w:val="TAH"/>
            </w:pPr>
            <w:r w:rsidRPr="004C6608">
              <w:t>Description</w:t>
            </w:r>
          </w:p>
        </w:tc>
      </w:tr>
      <w:tr w:rsidR="001F6B01" w:rsidRPr="004C6608" w14:paraId="2826A98C" w14:textId="77777777" w:rsidTr="003156A3">
        <w:tc>
          <w:tcPr>
            <w:tcW w:w="2547" w:type="dxa"/>
          </w:tcPr>
          <w:p w14:paraId="33A780CD" w14:textId="77777777" w:rsidR="001F6B01" w:rsidRPr="004C6608" w:rsidRDefault="001F6B01" w:rsidP="003156A3">
            <w:pPr>
              <w:pStyle w:val="TAL"/>
            </w:pPr>
            <w:r w:rsidRPr="004C6608">
              <w:t>List of Accuracy sustainability Analytics (</w:t>
            </w:r>
            <w:proofErr w:type="gramStart"/>
            <w:r w:rsidRPr="004C6608">
              <w:t>1..</w:t>
            </w:r>
            <w:proofErr w:type="gramEnd"/>
            <w:r w:rsidRPr="004C6608">
              <w:t>max)</w:t>
            </w:r>
          </w:p>
        </w:tc>
        <w:tc>
          <w:tcPr>
            <w:tcW w:w="7082" w:type="dxa"/>
          </w:tcPr>
          <w:p w14:paraId="3C050892" w14:textId="77777777" w:rsidR="001F6B01" w:rsidRPr="004C6608" w:rsidRDefault="001F6B01" w:rsidP="003156A3">
            <w:pPr>
              <w:pStyle w:val="TAL"/>
            </w:pPr>
          </w:p>
        </w:tc>
      </w:tr>
      <w:tr w:rsidR="001F6B01" w:rsidRPr="004C6608" w14:paraId="3F291431" w14:textId="77777777" w:rsidTr="003156A3">
        <w:tc>
          <w:tcPr>
            <w:tcW w:w="2547" w:type="dxa"/>
          </w:tcPr>
          <w:p w14:paraId="6E4337E6" w14:textId="77777777" w:rsidR="001F6B01" w:rsidRPr="00361E91" w:rsidRDefault="001F6B01" w:rsidP="003156A3">
            <w:pPr>
              <w:pStyle w:val="TAL"/>
            </w:pPr>
            <w:r w:rsidRPr="00361E91">
              <w:t>&gt;Applicable Area</w:t>
            </w:r>
          </w:p>
        </w:tc>
        <w:tc>
          <w:tcPr>
            <w:tcW w:w="7082" w:type="dxa"/>
          </w:tcPr>
          <w:p w14:paraId="23C45CCE" w14:textId="77777777" w:rsidR="001F6B01" w:rsidRPr="00361E91" w:rsidRDefault="001F6B01" w:rsidP="003156A3">
            <w:pPr>
              <w:pStyle w:val="TAL"/>
            </w:pPr>
            <w:r w:rsidRPr="00361E91">
              <w:t>A list of TAIs or Cell IDs or below cell level location information that the analytics applies to</w:t>
            </w:r>
          </w:p>
        </w:tc>
      </w:tr>
      <w:tr w:rsidR="001F6B01" w:rsidRPr="004C6608" w14:paraId="37A42E5F" w14:textId="77777777" w:rsidTr="003156A3">
        <w:tc>
          <w:tcPr>
            <w:tcW w:w="2547" w:type="dxa"/>
          </w:tcPr>
          <w:p w14:paraId="25F86EF9" w14:textId="77777777" w:rsidR="001F6B01" w:rsidRPr="00361E91" w:rsidRDefault="001F6B01" w:rsidP="003156A3">
            <w:pPr>
              <w:pStyle w:val="TAL"/>
            </w:pPr>
            <w:r w:rsidRPr="00361E91">
              <w:t xml:space="preserve">    &gt;Applicable Time Period</w:t>
            </w:r>
          </w:p>
        </w:tc>
        <w:tc>
          <w:tcPr>
            <w:tcW w:w="7082" w:type="dxa"/>
          </w:tcPr>
          <w:p w14:paraId="46C611C3" w14:textId="77777777" w:rsidR="001F6B01" w:rsidRPr="00361E91" w:rsidRDefault="001F6B01" w:rsidP="003156A3">
            <w:pPr>
              <w:pStyle w:val="TAL"/>
            </w:pPr>
            <w:r w:rsidRPr="00361E91">
              <w:t xml:space="preserve">The </w:t>
            </w:r>
            <w:proofErr w:type="gramStart"/>
            <w:r w:rsidRPr="00361E91">
              <w:t>time period</w:t>
            </w:r>
            <w:proofErr w:type="gramEnd"/>
            <w:r w:rsidRPr="00361E91">
              <w:t xml:space="preserve"> within the Analytics target period that the statistics applies to.</w:t>
            </w:r>
          </w:p>
        </w:tc>
      </w:tr>
      <w:tr w:rsidR="001F6B01" w:rsidRPr="004C6608" w14:paraId="68B00B28" w14:textId="77777777" w:rsidTr="003156A3">
        <w:tc>
          <w:tcPr>
            <w:tcW w:w="2547" w:type="dxa"/>
          </w:tcPr>
          <w:p w14:paraId="3093C5C2" w14:textId="77777777" w:rsidR="001F6B01" w:rsidRPr="00361E91" w:rsidRDefault="001F6B01" w:rsidP="003156A3">
            <w:pPr>
              <w:pStyle w:val="TAL"/>
            </w:pPr>
            <w:r w:rsidRPr="00361E91">
              <w:t xml:space="preserve">    &gt; Positioning Methods (1…max) (NOTE)</w:t>
            </w:r>
          </w:p>
        </w:tc>
        <w:tc>
          <w:tcPr>
            <w:tcW w:w="7082" w:type="dxa"/>
          </w:tcPr>
          <w:p w14:paraId="301675C0" w14:textId="77777777" w:rsidR="001F6B01" w:rsidRPr="00361E91" w:rsidRDefault="001F6B01" w:rsidP="003156A3">
            <w:pPr>
              <w:pStyle w:val="TAL"/>
            </w:pPr>
            <w:r>
              <w:t>The positioning methods used to measure location as defined in clause 4.2b of TS 23.273 [39]</w:t>
            </w:r>
          </w:p>
        </w:tc>
      </w:tr>
      <w:tr w:rsidR="001F6B01" w:rsidRPr="004C6608" w14:paraId="3C473C8F" w14:textId="77777777" w:rsidTr="003156A3">
        <w:tc>
          <w:tcPr>
            <w:tcW w:w="2547" w:type="dxa"/>
          </w:tcPr>
          <w:p w14:paraId="44A8F784" w14:textId="77777777" w:rsidR="001F6B01" w:rsidRPr="00361E91" w:rsidRDefault="001F6B01" w:rsidP="003156A3">
            <w:pPr>
              <w:pStyle w:val="TAL"/>
            </w:pPr>
            <w:r w:rsidRPr="00361E91">
              <w:t xml:space="preserve">       &gt;</w:t>
            </w:r>
            <w:r w:rsidRPr="009B341A">
              <w:rPr>
                <w:lang w:val="en-US"/>
              </w:rPr>
              <w:t>&gt;</w:t>
            </w:r>
            <w:r w:rsidRPr="00361E91">
              <w:t xml:space="preserve"> average accuracy of positioning method in applicable area (NOTE)</w:t>
            </w:r>
          </w:p>
        </w:tc>
        <w:tc>
          <w:tcPr>
            <w:tcW w:w="7082" w:type="dxa"/>
          </w:tcPr>
          <w:p w14:paraId="212C51B4" w14:textId="77777777" w:rsidR="001F6B01" w:rsidRPr="00361E91" w:rsidRDefault="001F6B01" w:rsidP="003156A3">
            <w:pPr>
              <w:pStyle w:val="TAL"/>
            </w:pPr>
            <w:r w:rsidRPr="00361E91">
              <w:t>Statistics about the horizontal and optionally vertical location average accuracy of applicable positioning method at the applicable area</w:t>
            </w:r>
          </w:p>
        </w:tc>
      </w:tr>
      <w:tr w:rsidR="001F6B01" w:rsidRPr="004C6608" w14:paraId="40C53AD1" w14:textId="77777777" w:rsidTr="003156A3">
        <w:tc>
          <w:tcPr>
            <w:tcW w:w="2547" w:type="dxa"/>
          </w:tcPr>
          <w:p w14:paraId="13EB0F72" w14:textId="77777777" w:rsidR="001F6B01" w:rsidRPr="00361E91" w:rsidRDefault="001F6B01" w:rsidP="003156A3">
            <w:pPr>
              <w:pStyle w:val="TAL"/>
            </w:pPr>
            <w:r w:rsidRPr="00361E91">
              <w:t xml:space="preserve">       &gt;&gt; Percentage of NLOS/LOS measurements of positioning method in applicable area </w:t>
            </w:r>
          </w:p>
        </w:tc>
        <w:tc>
          <w:tcPr>
            <w:tcW w:w="7082" w:type="dxa"/>
          </w:tcPr>
          <w:p w14:paraId="3BBC458E" w14:textId="77777777" w:rsidR="001F6B01" w:rsidRPr="00361E91" w:rsidRDefault="001F6B01" w:rsidP="003156A3">
            <w:pPr>
              <w:pStyle w:val="TAL"/>
            </w:pPr>
            <w:r w:rsidRPr="00361E91">
              <w:t>Provides ratio of LOS to NLOS measurements of positioning method in the applicable area</w:t>
            </w:r>
          </w:p>
        </w:tc>
      </w:tr>
      <w:tr w:rsidR="001F6B01" w:rsidRPr="004C6608" w14:paraId="46A67670" w14:textId="77777777" w:rsidTr="003156A3">
        <w:tc>
          <w:tcPr>
            <w:tcW w:w="2547" w:type="dxa"/>
          </w:tcPr>
          <w:p w14:paraId="696E42C8" w14:textId="77777777" w:rsidR="001F6B01" w:rsidRPr="00361E91" w:rsidRDefault="001F6B01" w:rsidP="003156A3">
            <w:pPr>
              <w:pStyle w:val="TAL"/>
            </w:pPr>
            <w:r w:rsidRPr="00361E91">
              <w:t xml:space="preserve">    &gt; Percentage of UE in indoor/outdoor in applicable area (optional) (NOTE)</w:t>
            </w:r>
          </w:p>
        </w:tc>
        <w:tc>
          <w:tcPr>
            <w:tcW w:w="7082" w:type="dxa"/>
          </w:tcPr>
          <w:p w14:paraId="4604F136" w14:textId="77777777" w:rsidR="001F6B01" w:rsidRPr="00361E91" w:rsidRDefault="001F6B01" w:rsidP="003156A3">
            <w:pPr>
              <w:pStyle w:val="TAL"/>
            </w:pPr>
            <w:r w:rsidRPr="00361E91">
              <w:t>Provides ratio of UEs that are indoor/outdoor in the applicable area</w:t>
            </w:r>
          </w:p>
        </w:tc>
      </w:tr>
      <w:tr w:rsidR="001F6B01" w:rsidRPr="004C6608" w14:paraId="1FC29657" w14:textId="77777777" w:rsidTr="003156A3">
        <w:tc>
          <w:tcPr>
            <w:tcW w:w="2547" w:type="dxa"/>
          </w:tcPr>
          <w:p w14:paraId="7B1A8E03" w14:textId="77777777" w:rsidR="001F6B01" w:rsidRPr="00361E91" w:rsidRDefault="001F6B01" w:rsidP="003156A3">
            <w:pPr>
              <w:pStyle w:val="TAL"/>
            </w:pPr>
            <w:r w:rsidRPr="00361E91">
              <w:t>&gt; Applicable Location</w:t>
            </w:r>
          </w:p>
        </w:tc>
        <w:tc>
          <w:tcPr>
            <w:tcW w:w="7082" w:type="dxa"/>
          </w:tcPr>
          <w:p w14:paraId="44C6F570" w14:textId="77777777" w:rsidR="001F6B01" w:rsidRPr="00361E91" w:rsidRDefault="001F6B01" w:rsidP="003156A3">
            <w:pPr>
              <w:pStyle w:val="TAL"/>
            </w:pPr>
            <w:r w:rsidRPr="00361E91">
              <w:t>A location (</w:t>
            </w:r>
            <w:proofErr w:type="gramStart"/>
            <w:r w:rsidRPr="00361E91">
              <w:t>i.e.</w:t>
            </w:r>
            <w:proofErr w:type="gramEnd"/>
            <w:r w:rsidRPr="00361E91">
              <w:t xml:space="preserve"> Geographical location or location in local coordinate (as defined in TS</w:t>
            </w:r>
            <w:r>
              <w:t> </w:t>
            </w:r>
            <w:r w:rsidRPr="00361E91">
              <w:t>23.032</w:t>
            </w:r>
            <w:r>
              <w:t> [34]</w:t>
            </w:r>
            <w:r w:rsidRPr="00361E91">
              <w:t>)) that the analytics applies to</w:t>
            </w:r>
          </w:p>
        </w:tc>
      </w:tr>
      <w:tr w:rsidR="001F6B01" w:rsidRPr="004C6608" w14:paraId="5C89C18C" w14:textId="77777777" w:rsidTr="003156A3">
        <w:tc>
          <w:tcPr>
            <w:tcW w:w="2547" w:type="dxa"/>
          </w:tcPr>
          <w:p w14:paraId="070E5A7B" w14:textId="77777777" w:rsidR="001F6B01" w:rsidRPr="00361E91" w:rsidRDefault="001F6B01" w:rsidP="003156A3">
            <w:pPr>
              <w:pStyle w:val="TAL"/>
            </w:pPr>
            <w:r w:rsidRPr="00361E91">
              <w:t xml:space="preserve">    &gt;Applicable Time Period</w:t>
            </w:r>
          </w:p>
        </w:tc>
        <w:tc>
          <w:tcPr>
            <w:tcW w:w="7082" w:type="dxa"/>
          </w:tcPr>
          <w:p w14:paraId="4CB1D01D" w14:textId="77777777" w:rsidR="001F6B01" w:rsidRPr="00361E91" w:rsidRDefault="001F6B01" w:rsidP="003156A3">
            <w:pPr>
              <w:pStyle w:val="TAL"/>
            </w:pPr>
            <w:r w:rsidRPr="00361E91">
              <w:t xml:space="preserve">The </w:t>
            </w:r>
            <w:proofErr w:type="gramStart"/>
            <w:r w:rsidRPr="00361E91">
              <w:t>time period</w:t>
            </w:r>
            <w:proofErr w:type="gramEnd"/>
            <w:r w:rsidRPr="00361E91">
              <w:t xml:space="preserve"> within the Analytics target period that the prediction applies to.</w:t>
            </w:r>
          </w:p>
        </w:tc>
      </w:tr>
      <w:tr w:rsidR="001F6B01" w:rsidRPr="004C6608" w14:paraId="5591953E" w14:textId="77777777" w:rsidTr="003156A3">
        <w:tc>
          <w:tcPr>
            <w:tcW w:w="2547" w:type="dxa"/>
          </w:tcPr>
          <w:p w14:paraId="2BD30FF9" w14:textId="77777777" w:rsidR="001F6B01" w:rsidRPr="00361E91" w:rsidRDefault="001F6B01" w:rsidP="003156A3">
            <w:pPr>
              <w:pStyle w:val="TAL"/>
            </w:pPr>
            <w:r w:rsidRPr="00361E91">
              <w:t xml:space="preserve">    &gt; Positioning Methods (1…max) (NOTE)</w:t>
            </w:r>
          </w:p>
        </w:tc>
        <w:tc>
          <w:tcPr>
            <w:tcW w:w="7082" w:type="dxa"/>
          </w:tcPr>
          <w:p w14:paraId="5B187D73" w14:textId="77777777" w:rsidR="001F6B01" w:rsidRPr="00361E91" w:rsidRDefault="001F6B01" w:rsidP="003156A3">
            <w:pPr>
              <w:pStyle w:val="TAL"/>
            </w:pPr>
            <w:r>
              <w:t>The positioning methods used to measure location as defined in clause 4.2b of TS 23.273 [39]</w:t>
            </w:r>
          </w:p>
        </w:tc>
      </w:tr>
      <w:tr w:rsidR="001F6B01" w:rsidRPr="004C6608" w14:paraId="5530C1EC" w14:textId="77777777" w:rsidTr="003156A3">
        <w:tc>
          <w:tcPr>
            <w:tcW w:w="2547" w:type="dxa"/>
          </w:tcPr>
          <w:p w14:paraId="4D175E03" w14:textId="77777777" w:rsidR="001F6B01" w:rsidRPr="00361E91" w:rsidRDefault="001F6B01" w:rsidP="003156A3">
            <w:pPr>
              <w:pStyle w:val="TAL"/>
            </w:pPr>
            <w:r w:rsidRPr="00361E91">
              <w:t xml:space="preserve">      &gt;&gt;accuracy of positioning method in applicable location (NOTE)</w:t>
            </w:r>
          </w:p>
        </w:tc>
        <w:tc>
          <w:tcPr>
            <w:tcW w:w="7082" w:type="dxa"/>
          </w:tcPr>
          <w:p w14:paraId="147E87E9" w14:textId="77777777" w:rsidR="001F6B01" w:rsidRPr="00361E91" w:rsidRDefault="001F6B01" w:rsidP="003156A3">
            <w:pPr>
              <w:pStyle w:val="TAL"/>
            </w:pPr>
            <w:r w:rsidRPr="00361E91">
              <w:t>statistics about the horizontal and optionally vertical location accuracy of applicable positioning method at the applicable location</w:t>
            </w:r>
          </w:p>
        </w:tc>
      </w:tr>
      <w:tr w:rsidR="001F6B01" w:rsidRPr="004C6608" w14:paraId="20797453" w14:textId="77777777" w:rsidTr="003156A3">
        <w:tc>
          <w:tcPr>
            <w:tcW w:w="2547" w:type="dxa"/>
          </w:tcPr>
          <w:p w14:paraId="4A8C5120" w14:textId="77777777" w:rsidR="001F6B01" w:rsidRPr="00361E91" w:rsidRDefault="001F6B01" w:rsidP="003156A3">
            <w:pPr>
              <w:pStyle w:val="TAL"/>
            </w:pPr>
            <w:r w:rsidRPr="00361E91">
              <w:t xml:space="preserve">      &gt;</w:t>
            </w:r>
            <w:r w:rsidRPr="00361E91">
              <w:rPr>
                <w:lang w:val="en-US"/>
              </w:rPr>
              <w:t>&gt;</w:t>
            </w:r>
            <w:r w:rsidRPr="00361E91">
              <w:t>Indication whether the location is measured NLOS/LOS with the positioning method</w:t>
            </w:r>
          </w:p>
        </w:tc>
        <w:tc>
          <w:tcPr>
            <w:tcW w:w="7082" w:type="dxa"/>
          </w:tcPr>
          <w:p w14:paraId="04112307" w14:textId="77777777" w:rsidR="001F6B01" w:rsidRPr="00361E91" w:rsidRDefault="001F6B01" w:rsidP="003156A3">
            <w:pPr>
              <w:pStyle w:val="TAL"/>
            </w:pPr>
            <w:r w:rsidRPr="00361E91">
              <w:t>Indicates whether this applicable location is measured with NLOS or LOS with the positioning method</w:t>
            </w:r>
          </w:p>
        </w:tc>
      </w:tr>
      <w:tr w:rsidR="001F6B01" w:rsidRPr="004C6608" w14:paraId="3BEC2F79" w14:textId="77777777" w:rsidTr="003156A3">
        <w:tc>
          <w:tcPr>
            <w:tcW w:w="2547" w:type="dxa"/>
          </w:tcPr>
          <w:p w14:paraId="6E705124" w14:textId="77777777" w:rsidR="001F6B01" w:rsidRPr="00361E91" w:rsidRDefault="001F6B01" w:rsidP="003156A3">
            <w:pPr>
              <w:pStyle w:val="TAL"/>
            </w:pPr>
            <w:r w:rsidRPr="00361E91">
              <w:t xml:space="preserve">    &gt; Indication whether location is indoor/outdoor (optional) (NOTE)</w:t>
            </w:r>
          </w:p>
        </w:tc>
        <w:tc>
          <w:tcPr>
            <w:tcW w:w="7082" w:type="dxa"/>
          </w:tcPr>
          <w:p w14:paraId="65E5CCBC" w14:textId="77777777" w:rsidR="001F6B01" w:rsidRPr="00361E91" w:rsidDel="00D6183B" w:rsidRDefault="001F6B01" w:rsidP="003156A3">
            <w:pPr>
              <w:pStyle w:val="TAL"/>
            </w:pPr>
            <w:r w:rsidRPr="00361E91">
              <w:t>Indicates whether this applicable location is measured to be indoor or outdoor</w:t>
            </w:r>
          </w:p>
        </w:tc>
      </w:tr>
      <w:tr w:rsidR="001F6B01" w:rsidRPr="004C6608" w14:paraId="0B81D1E5" w14:textId="77777777" w:rsidTr="003156A3">
        <w:tc>
          <w:tcPr>
            <w:tcW w:w="9629" w:type="dxa"/>
            <w:gridSpan w:val="2"/>
          </w:tcPr>
          <w:p w14:paraId="6EE6135D" w14:textId="5CB6402C" w:rsidR="001F6B01" w:rsidRPr="00361E91" w:rsidDel="00D6183B" w:rsidRDefault="001F6B01" w:rsidP="003156A3">
            <w:pPr>
              <w:pStyle w:val="TAN"/>
            </w:pPr>
            <w:r w:rsidRPr="00361E91">
              <w:t>NOTE</w:t>
            </w:r>
            <w:r>
              <w:t>:</w:t>
            </w:r>
            <w:r>
              <w:tab/>
            </w:r>
            <w:r w:rsidRPr="00361E91">
              <w:t>Analytics subset that can be used in "list of analytics subsets that are requested"</w:t>
            </w:r>
            <w:ins w:id="51" w:author="Maria Liang" w:date="2023-07-06T14:54:00Z">
              <w:r w:rsidR="00D93E48">
                <w:t>,</w:t>
              </w:r>
            </w:ins>
            <w:r w:rsidRPr="00361E91">
              <w:t xml:space="preserve"> </w:t>
            </w:r>
            <w:del w:id="52" w:author="Maria Liang" w:date="2023-07-06T14:54:00Z">
              <w:r w:rsidRPr="00361E91" w:rsidDel="00D93E48">
                <w:delText xml:space="preserve">and </w:delText>
              </w:r>
            </w:del>
            <w:r w:rsidRPr="00361E91">
              <w:t>"Preferred level of accuracy per analytics subset"</w:t>
            </w:r>
            <w:ins w:id="53" w:author="Maria Liang" w:date="2023-07-06T14:56:00Z">
              <w:r w:rsidR="00D93E48" w:rsidRPr="00D93E48">
                <w:t xml:space="preserve"> and "Reporting Thresholds</w:t>
              </w:r>
              <w:r w:rsidR="00D93E48" w:rsidRPr="00361E91">
                <w:t>"</w:t>
              </w:r>
            </w:ins>
            <w:r w:rsidRPr="00361E91">
              <w:t>.</w:t>
            </w:r>
          </w:p>
        </w:tc>
      </w:tr>
    </w:tbl>
    <w:p w14:paraId="0E5E0274" w14:textId="77777777" w:rsidR="001F6B01" w:rsidRDefault="001F6B01" w:rsidP="001F6B01"/>
    <w:p w14:paraId="4790E1D3" w14:textId="77777777" w:rsidR="001F6B01" w:rsidRPr="00CC4440" w:rsidRDefault="001F6B01" w:rsidP="001F6B01">
      <w:pPr>
        <w:pStyle w:val="TH"/>
      </w:pPr>
      <w:r w:rsidRPr="004C6608">
        <w:lastRenderedPageBreak/>
        <w:t>Table 6.17.3-</w:t>
      </w:r>
      <w:r>
        <w:t>2</w:t>
      </w:r>
      <w:r w:rsidRPr="004C6608">
        <w:t>: Location Accuracy predictions</w:t>
      </w:r>
    </w:p>
    <w:tbl>
      <w:tblPr>
        <w:tblStyle w:val="TableGrid"/>
        <w:tblW w:w="0" w:type="auto"/>
        <w:tblLook w:val="04A0" w:firstRow="1" w:lastRow="0" w:firstColumn="1" w:lastColumn="0" w:noHBand="0" w:noVBand="1"/>
      </w:tblPr>
      <w:tblGrid>
        <w:gridCol w:w="2263"/>
        <w:gridCol w:w="7366"/>
      </w:tblGrid>
      <w:tr w:rsidR="001F6B01" w14:paraId="06DEDAF6" w14:textId="77777777" w:rsidTr="003156A3">
        <w:tc>
          <w:tcPr>
            <w:tcW w:w="2263" w:type="dxa"/>
          </w:tcPr>
          <w:p w14:paraId="1C3432A6" w14:textId="77777777" w:rsidR="001F6B01" w:rsidRDefault="001F6B01" w:rsidP="003156A3">
            <w:pPr>
              <w:pStyle w:val="TAH"/>
            </w:pPr>
            <w:r w:rsidRPr="004C6608">
              <w:t>Information</w:t>
            </w:r>
          </w:p>
        </w:tc>
        <w:tc>
          <w:tcPr>
            <w:tcW w:w="7366" w:type="dxa"/>
          </w:tcPr>
          <w:p w14:paraId="1987B95D" w14:textId="77777777" w:rsidR="001F6B01" w:rsidRDefault="001F6B01" w:rsidP="003156A3">
            <w:pPr>
              <w:pStyle w:val="TAH"/>
            </w:pPr>
            <w:r w:rsidRPr="004C6608">
              <w:t>Description</w:t>
            </w:r>
          </w:p>
        </w:tc>
      </w:tr>
      <w:tr w:rsidR="001F6B01" w14:paraId="6B701435" w14:textId="77777777" w:rsidTr="003156A3">
        <w:tc>
          <w:tcPr>
            <w:tcW w:w="2263" w:type="dxa"/>
          </w:tcPr>
          <w:p w14:paraId="2E82CF5B" w14:textId="77777777" w:rsidR="001F6B01" w:rsidRPr="00225529" w:rsidRDefault="001F6B01" w:rsidP="003156A3">
            <w:pPr>
              <w:pStyle w:val="TAL"/>
            </w:pPr>
            <w:r w:rsidRPr="00225529">
              <w:t>List of Accuracy sustainability Analytics (</w:t>
            </w:r>
            <w:proofErr w:type="gramStart"/>
            <w:r w:rsidRPr="00225529">
              <w:t>1..</w:t>
            </w:r>
            <w:proofErr w:type="gramEnd"/>
            <w:r w:rsidRPr="00225529">
              <w:t>max)</w:t>
            </w:r>
          </w:p>
        </w:tc>
        <w:tc>
          <w:tcPr>
            <w:tcW w:w="7366" w:type="dxa"/>
          </w:tcPr>
          <w:p w14:paraId="6B59B48A" w14:textId="77777777" w:rsidR="001F6B01" w:rsidRPr="00225529" w:rsidRDefault="001F6B01" w:rsidP="003156A3">
            <w:pPr>
              <w:pStyle w:val="TAL"/>
            </w:pPr>
          </w:p>
        </w:tc>
      </w:tr>
      <w:tr w:rsidR="001F6B01" w14:paraId="75097C37" w14:textId="77777777" w:rsidTr="003156A3">
        <w:tc>
          <w:tcPr>
            <w:tcW w:w="2263" w:type="dxa"/>
          </w:tcPr>
          <w:p w14:paraId="45C41BAE" w14:textId="77777777" w:rsidR="001F6B01" w:rsidRPr="00225529" w:rsidRDefault="001F6B01" w:rsidP="003156A3">
            <w:pPr>
              <w:pStyle w:val="TAL"/>
            </w:pPr>
            <w:r w:rsidRPr="00225529">
              <w:t>&gt;Applicable Area</w:t>
            </w:r>
          </w:p>
        </w:tc>
        <w:tc>
          <w:tcPr>
            <w:tcW w:w="7366" w:type="dxa"/>
          </w:tcPr>
          <w:p w14:paraId="0F66C7BE" w14:textId="77777777" w:rsidR="001F6B01" w:rsidRPr="00225529" w:rsidRDefault="001F6B01" w:rsidP="003156A3">
            <w:pPr>
              <w:pStyle w:val="TAL"/>
            </w:pPr>
            <w:r w:rsidRPr="00225529">
              <w:t>A list of TAIs or Cell IDs or below cell level location information that the analytics applies to</w:t>
            </w:r>
          </w:p>
        </w:tc>
      </w:tr>
      <w:tr w:rsidR="001F6B01" w14:paraId="53032DBF" w14:textId="77777777" w:rsidTr="003156A3">
        <w:tc>
          <w:tcPr>
            <w:tcW w:w="2263" w:type="dxa"/>
          </w:tcPr>
          <w:p w14:paraId="07EF5307" w14:textId="77777777" w:rsidR="001F6B01" w:rsidRPr="00225529" w:rsidRDefault="001F6B01" w:rsidP="003156A3">
            <w:pPr>
              <w:pStyle w:val="TAL"/>
            </w:pPr>
            <w:r w:rsidRPr="00225529">
              <w:t xml:space="preserve">    &gt;Applicable Time Period</w:t>
            </w:r>
          </w:p>
        </w:tc>
        <w:tc>
          <w:tcPr>
            <w:tcW w:w="7366" w:type="dxa"/>
          </w:tcPr>
          <w:p w14:paraId="0350EF91" w14:textId="77777777" w:rsidR="001F6B01" w:rsidRPr="00225529" w:rsidRDefault="001F6B01" w:rsidP="003156A3">
            <w:pPr>
              <w:pStyle w:val="TAL"/>
            </w:pPr>
            <w:r w:rsidRPr="00225529">
              <w:t xml:space="preserve">The </w:t>
            </w:r>
            <w:proofErr w:type="gramStart"/>
            <w:r w:rsidRPr="00225529">
              <w:t>time period</w:t>
            </w:r>
            <w:proofErr w:type="gramEnd"/>
            <w:r w:rsidRPr="00225529">
              <w:t xml:space="preserve"> within the Analytics target period that the prediction applies to</w:t>
            </w:r>
          </w:p>
        </w:tc>
      </w:tr>
      <w:tr w:rsidR="001F6B01" w14:paraId="34864D25" w14:textId="77777777" w:rsidTr="003156A3">
        <w:tc>
          <w:tcPr>
            <w:tcW w:w="2263" w:type="dxa"/>
          </w:tcPr>
          <w:p w14:paraId="3BFEC857" w14:textId="77777777" w:rsidR="001F6B01" w:rsidRPr="00225529" w:rsidRDefault="001F6B01" w:rsidP="003156A3">
            <w:pPr>
              <w:pStyle w:val="TAL"/>
            </w:pPr>
            <w:r w:rsidRPr="00225529">
              <w:t xml:space="preserve">    &gt; Positioning Methods (1…max) (NOTE)</w:t>
            </w:r>
          </w:p>
        </w:tc>
        <w:tc>
          <w:tcPr>
            <w:tcW w:w="7366" w:type="dxa"/>
          </w:tcPr>
          <w:p w14:paraId="385874D1" w14:textId="77777777" w:rsidR="001F6B01" w:rsidRPr="00225529" w:rsidRDefault="001F6B01" w:rsidP="003156A3">
            <w:pPr>
              <w:pStyle w:val="TAL"/>
            </w:pPr>
            <w:r>
              <w:t>The positioning methods used to measure location as defined in clause 4.2b of TS 23.273 [39]</w:t>
            </w:r>
          </w:p>
        </w:tc>
      </w:tr>
      <w:tr w:rsidR="001F6B01" w14:paraId="463AF355" w14:textId="77777777" w:rsidTr="003156A3">
        <w:tc>
          <w:tcPr>
            <w:tcW w:w="2263" w:type="dxa"/>
          </w:tcPr>
          <w:p w14:paraId="1F4A4867" w14:textId="77777777" w:rsidR="001F6B01" w:rsidRPr="00225529" w:rsidRDefault="001F6B01" w:rsidP="003156A3">
            <w:pPr>
              <w:pStyle w:val="TAL"/>
            </w:pPr>
            <w:r w:rsidRPr="00225529">
              <w:t xml:space="preserve">      &gt;&gt; average accuracy of positioning method in applicable area (NOTE)</w:t>
            </w:r>
          </w:p>
        </w:tc>
        <w:tc>
          <w:tcPr>
            <w:tcW w:w="7366" w:type="dxa"/>
          </w:tcPr>
          <w:p w14:paraId="7FC86796" w14:textId="77777777" w:rsidR="001F6B01" w:rsidRPr="00225529" w:rsidRDefault="001F6B01" w:rsidP="003156A3">
            <w:pPr>
              <w:pStyle w:val="TAL"/>
            </w:pPr>
            <w:r w:rsidRPr="00225529">
              <w:t>Prediction about the horizontal and optionally vertical location average accuracy of applicable positioning method at the applicable area</w:t>
            </w:r>
          </w:p>
        </w:tc>
      </w:tr>
      <w:tr w:rsidR="001F6B01" w14:paraId="290436DF" w14:textId="77777777" w:rsidTr="003156A3">
        <w:tc>
          <w:tcPr>
            <w:tcW w:w="2263" w:type="dxa"/>
          </w:tcPr>
          <w:p w14:paraId="5E95D7DF" w14:textId="77777777" w:rsidR="001F6B01" w:rsidRPr="009B341A" w:rsidRDefault="001F6B01" w:rsidP="003156A3">
            <w:pPr>
              <w:pStyle w:val="TAL"/>
              <w:rPr>
                <w:lang w:val="en-US"/>
              </w:rPr>
            </w:pPr>
            <w:r w:rsidRPr="00225529">
              <w:t xml:space="preserve">       &gt;&gt; Percentage of NLOS/LOS measurements of positioning method </w:t>
            </w:r>
            <w:r>
              <w:t>in</w:t>
            </w:r>
            <w:r w:rsidRPr="00225529">
              <w:t xml:space="preserve"> applicable </w:t>
            </w:r>
            <w:r>
              <w:t xml:space="preserve">area </w:t>
            </w:r>
          </w:p>
        </w:tc>
        <w:tc>
          <w:tcPr>
            <w:tcW w:w="7366" w:type="dxa"/>
          </w:tcPr>
          <w:p w14:paraId="3587779B" w14:textId="77777777" w:rsidR="001F6B01" w:rsidRPr="00225529" w:rsidRDefault="001F6B01" w:rsidP="003156A3">
            <w:pPr>
              <w:pStyle w:val="TAL"/>
            </w:pPr>
            <w:r w:rsidRPr="00225529">
              <w:t>Provides predicted ratio of LOS to NLOS measurements of positioning method in the applicable area</w:t>
            </w:r>
          </w:p>
        </w:tc>
      </w:tr>
      <w:tr w:rsidR="001F6B01" w14:paraId="58D4F5A5" w14:textId="77777777" w:rsidTr="003156A3">
        <w:tc>
          <w:tcPr>
            <w:tcW w:w="2263" w:type="dxa"/>
          </w:tcPr>
          <w:p w14:paraId="21B9E061" w14:textId="77777777" w:rsidR="001F6B01" w:rsidRPr="00225529" w:rsidRDefault="001F6B01" w:rsidP="003156A3">
            <w:pPr>
              <w:pStyle w:val="TAL"/>
            </w:pPr>
            <w:r w:rsidRPr="00225529">
              <w:t xml:space="preserve">    &gt; Percentage of UE in indoor/outdoor in applicable area (optional) (NOTE)</w:t>
            </w:r>
          </w:p>
        </w:tc>
        <w:tc>
          <w:tcPr>
            <w:tcW w:w="7366" w:type="dxa"/>
          </w:tcPr>
          <w:p w14:paraId="72E1BB22" w14:textId="77777777" w:rsidR="001F6B01" w:rsidRPr="00225529" w:rsidRDefault="001F6B01" w:rsidP="003156A3">
            <w:pPr>
              <w:pStyle w:val="TAL"/>
            </w:pPr>
            <w:r w:rsidRPr="00225529">
              <w:t>Provides predicted ratio of UEs that are indoor/outdoor in the applicable area</w:t>
            </w:r>
          </w:p>
        </w:tc>
      </w:tr>
      <w:tr w:rsidR="001F6B01" w14:paraId="4E087110" w14:textId="77777777" w:rsidTr="003156A3">
        <w:tc>
          <w:tcPr>
            <w:tcW w:w="2263" w:type="dxa"/>
          </w:tcPr>
          <w:p w14:paraId="7CE0A32A" w14:textId="77777777" w:rsidR="001F6B01" w:rsidRPr="00225529" w:rsidRDefault="001F6B01" w:rsidP="003156A3">
            <w:pPr>
              <w:pStyle w:val="TAL"/>
            </w:pPr>
            <w:r w:rsidRPr="00225529">
              <w:t>&gt; Applicable Location</w:t>
            </w:r>
          </w:p>
        </w:tc>
        <w:tc>
          <w:tcPr>
            <w:tcW w:w="7366" w:type="dxa"/>
          </w:tcPr>
          <w:p w14:paraId="50E0757F" w14:textId="77777777" w:rsidR="001F6B01" w:rsidRPr="00225529" w:rsidRDefault="001F6B01" w:rsidP="003156A3">
            <w:pPr>
              <w:pStyle w:val="TAL"/>
            </w:pPr>
            <w:r>
              <w:t>A location (</w:t>
            </w:r>
            <w:proofErr w:type="gramStart"/>
            <w:r>
              <w:t>i.e.</w:t>
            </w:r>
            <w:proofErr w:type="gramEnd"/>
            <w:r>
              <w:t xml:space="preserve"> Geographical location or location in local coordinate (as defined in TS 23.032 [34])) that the analytics applies to</w:t>
            </w:r>
          </w:p>
        </w:tc>
      </w:tr>
      <w:tr w:rsidR="001F6B01" w14:paraId="21C3609B" w14:textId="77777777" w:rsidTr="003156A3">
        <w:tc>
          <w:tcPr>
            <w:tcW w:w="2263" w:type="dxa"/>
          </w:tcPr>
          <w:p w14:paraId="34E64A2E" w14:textId="77777777" w:rsidR="001F6B01" w:rsidRPr="00225529" w:rsidRDefault="001F6B01" w:rsidP="003156A3">
            <w:pPr>
              <w:pStyle w:val="TAL"/>
            </w:pPr>
            <w:r w:rsidRPr="00225529">
              <w:t xml:space="preserve">    &gt;Applicable Time Period</w:t>
            </w:r>
          </w:p>
        </w:tc>
        <w:tc>
          <w:tcPr>
            <w:tcW w:w="7366" w:type="dxa"/>
          </w:tcPr>
          <w:p w14:paraId="01B8989D" w14:textId="77777777" w:rsidR="001F6B01" w:rsidRPr="00225529" w:rsidRDefault="001F6B01" w:rsidP="003156A3">
            <w:pPr>
              <w:pStyle w:val="TAL"/>
            </w:pPr>
            <w:r w:rsidRPr="00225529">
              <w:t xml:space="preserve">The </w:t>
            </w:r>
            <w:proofErr w:type="gramStart"/>
            <w:r w:rsidRPr="00225529">
              <w:t>time period</w:t>
            </w:r>
            <w:proofErr w:type="gramEnd"/>
            <w:r w:rsidRPr="00225529">
              <w:t xml:space="preserve"> within the Analytics target period that the prediction applies to.</w:t>
            </w:r>
          </w:p>
        </w:tc>
      </w:tr>
      <w:tr w:rsidR="001F6B01" w14:paraId="25A167FF" w14:textId="77777777" w:rsidTr="003156A3">
        <w:tc>
          <w:tcPr>
            <w:tcW w:w="2263" w:type="dxa"/>
          </w:tcPr>
          <w:p w14:paraId="5F5DDC2C" w14:textId="77777777" w:rsidR="001F6B01" w:rsidRPr="00225529" w:rsidRDefault="001F6B01" w:rsidP="003156A3">
            <w:pPr>
              <w:pStyle w:val="TAL"/>
            </w:pPr>
            <w:r w:rsidRPr="00225529">
              <w:t xml:space="preserve">    &gt; Positioning Methods (1…max) (NOTE)</w:t>
            </w:r>
          </w:p>
        </w:tc>
        <w:tc>
          <w:tcPr>
            <w:tcW w:w="7366" w:type="dxa"/>
          </w:tcPr>
          <w:p w14:paraId="2ED467DD" w14:textId="77777777" w:rsidR="001F6B01" w:rsidRPr="00225529" w:rsidRDefault="001F6B01" w:rsidP="003156A3">
            <w:pPr>
              <w:pStyle w:val="TAL"/>
            </w:pPr>
            <w:r>
              <w:t>The positioning methods used to measure location as defined in clause 4.2b of TS 23.273 [39]</w:t>
            </w:r>
          </w:p>
        </w:tc>
      </w:tr>
      <w:tr w:rsidR="001F6B01" w14:paraId="31858868" w14:textId="77777777" w:rsidTr="003156A3">
        <w:tc>
          <w:tcPr>
            <w:tcW w:w="2263" w:type="dxa"/>
          </w:tcPr>
          <w:p w14:paraId="3C1F6BE4" w14:textId="77777777" w:rsidR="001F6B01" w:rsidRPr="00225529" w:rsidRDefault="001F6B01" w:rsidP="003156A3">
            <w:pPr>
              <w:pStyle w:val="TAL"/>
            </w:pPr>
            <w:r w:rsidRPr="00225529">
              <w:t xml:space="preserve">      &gt;&gt;accuracy of positioning method in applicable location (NOTE)</w:t>
            </w:r>
          </w:p>
        </w:tc>
        <w:tc>
          <w:tcPr>
            <w:tcW w:w="7366" w:type="dxa"/>
          </w:tcPr>
          <w:p w14:paraId="1C7AE3E5" w14:textId="77777777" w:rsidR="001F6B01" w:rsidRPr="00225529" w:rsidRDefault="001F6B01" w:rsidP="003156A3">
            <w:pPr>
              <w:pStyle w:val="TAL"/>
            </w:pPr>
            <w:r w:rsidRPr="00225529">
              <w:t>Prediction about the horizontal and optionally vertical location accuracy of applicable positioning method at the applicable location</w:t>
            </w:r>
          </w:p>
        </w:tc>
      </w:tr>
      <w:tr w:rsidR="001F6B01" w14:paraId="3904807C" w14:textId="77777777" w:rsidTr="003156A3">
        <w:tc>
          <w:tcPr>
            <w:tcW w:w="2263" w:type="dxa"/>
          </w:tcPr>
          <w:p w14:paraId="6ACECACE" w14:textId="77777777" w:rsidR="001F6B01" w:rsidRPr="00225529" w:rsidRDefault="001F6B01" w:rsidP="003156A3">
            <w:pPr>
              <w:pStyle w:val="TAL"/>
            </w:pPr>
            <w:r w:rsidRPr="00225529">
              <w:t xml:space="preserve">      &gt;</w:t>
            </w:r>
            <w:r w:rsidRPr="00225529">
              <w:rPr>
                <w:lang w:val="en-US"/>
              </w:rPr>
              <w:t>&gt;</w:t>
            </w:r>
            <w:r w:rsidRPr="00225529">
              <w:t>Indication whether the location is measured NLOS/LOS with the positioning method</w:t>
            </w:r>
          </w:p>
        </w:tc>
        <w:tc>
          <w:tcPr>
            <w:tcW w:w="7366" w:type="dxa"/>
          </w:tcPr>
          <w:p w14:paraId="1A47368D" w14:textId="77777777" w:rsidR="001F6B01" w:rsidRPr="00225529" w:rsidRDefault="001F6B01" w:rsidP="003156A3">
            <w:pPr>
              <w:pStyle w:val="TAL"/>
            </w:pPr>
            <w:r w:rsidRPr="00225529">
              <w:t>Predicts whether this applicable location is measured with NLOS or LOS with the positioning method</w:t>
            </w:r>
          </w:p>
        </w:tc>
      </w:tr>
      <w:tr w:rsidR="001F6B01" w14:paraId="3941F67B" w14:textId="77777777" w:rsidTr="003156A3">
        <w:tc>
          <w:tcPr>
            <w:tcW w:w="2263" w:type="dxa"/>
          </w:tcPr>
          <w:p w14:paraId="7CC1F6E6" w14:textId="77777777" w:rsidR="001F6B01" w:rsidRPr="00225529" w:rsidRDefault="001F6B01" w:rsidP="003156A3">
            <w:pPr>
              <w:pStyle w:val="TAL"/>
            </w:pPr>
            <w:r w:rsidRPr="00225529">
              <w:t xml:space="preserve">    &gt; Indication whether location is indoor/outdoor (optional) (NOTE)</w:t>
            </w:r>
          </w:p>
        </w:tc>
        <w:tc>
          <w:tcPr>
            <w:tcW w:w="7366" w:type="dxa"/>
          </w:tcPr>
          <w:p w14:paraId="3829DE4D" w14:textId="77777777" w:rsidR="001F6B01" w:rsidRPr="00225529" w:rsidRDefault="001F6B01" w:rsidP="003156A3">
            <w:pPr>
              <w:pStyle w:val="TAL"/>
            </w:pPr>
            <w:r>
              <w:t xml:space="preserve">Predicts </w:t>
            </w:r>
            <w:r w:rsidRPr="00225529">
              <w:t>whether this applicable location is measured to be indoor or outdoor</w:t>
            </w:r>
          </w:p>
        </w:tc>
      </w:tr>
      <w:tr w:rsidR="001F6B01" w14:paraId="4B261965" w14:textId="77777777" w:rsidTr="003156A3">
        <w:tc>
          <w:tcPr>
            <w:tcW w:w="9629" w:type="dxa"/>
            <w:gridSpan w:val="2"/>
          </w:tcPr>
          <w:p w14:paraId="3299A39A" w14:textId="7B36D594" w:rsidR="001F6B01" w:rsidRDefault="001F6B01" w:rsidP="003156A3">
            <w:pPr>
              <w:pStyle w:val="TAN"/>
            </w:pPr>
            <w:r>
              <w:t>NOTE:</w:t>
            </w:r>
            <w:r>
              <w:tab/>
            </w:r>
            <w:r w:rsidRPr="00D6183B">
              <w:t>Analytics subset that can be used in "list of analytics subsets that are requested"</w:t>
            </w:r>
            <w:ins w:id="54" w:author="Maria Liang" w:date="2023-07-06T14:57:00Z">
              <w:r w:rsidR="006E011C">
                <w:t>,</w:t>
              </w:r>
            </w:ins>
            <w:del w:id="55" w:author="Maria Liang" w:date="2023-07-06T14:57:00Z">
              <w:r w:rsidRPr="00D6183B" w:rsidDel="006E011C">
                <w:delText xml:space="preserve"> and</w:delText>
              </w:r>
            </w:del>
            <w:r w:rsidRPr="00D6183B">
              <w:t xml:space="preserve"> "Preferred level of accuracy per analytics subset"</w:t>
            </w:r>
            <w:ins w:id="56" w:author="Maria Liang" w:date="2023-07-06T14:57:00Z">
              <w:r w:rsidR="006E011C" w:rsidRPr="00D93E48">
                <w:t xml:space="preserve"> and "Reporting Thresholds</w:t>
              </w:r>
              <w:r w:rsidR="006E011C" w:rsidRPr="00361E91">
                <w:t>"</w:t>
              </w:r>
            </w:ins>
            <w:r w:rsidRPr="00D6183B">
              <w:t>.</w:t>
            </w:r>
          </w:p>
        </w:tc>
      </w:tr>
    </w:tbl>
    <w:p w14:paraId="0FA9185A" w14:textId="77777777" w:rsidR="001F6B01" w:rsidRDefault="001F6B01" w:rsidP="001F6B01"/>
    <w:p w14:paraId="7E313A67" w14:textId="5B8BD30C"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0F7987">
        <w:rPr>
          <w:rFonts w:eastAsia="DengXian"/>
          <w:noProof/>
          <w:color w:val="0000FF"/>
          <w:sz w:val="28"/>
          <w:szCs w:val="28"/>
        </w:rPr>
        <w:t>6</w:t>
      </w:r>
      <w:r>
        <w:rPr>
          <w:rFonts w:eastAsia="DengXian"/>
          <w:noProof/>
          <w:color w:val="0000FF"/>
          <w:sz w:val="28"/>
          <w:szCs w:val="28"/>
        </w:rPr>
        <w:t>th</w:t>
      </w:r>
      <w:r w:rsidRPr="005634A7">
        <w:rPr>
          <w:rFonts w:eastAsia="DengXian"/>
          <w:noProof/>
          <w:color w:val="0000FF"/>
          <w:sz w:val="28"/>
          <w:szCs w:val="28"/>
        </w:rPr>
        <w:t xml:space="preserve"> Change ***</w:t>
      </w:r>
    </w:p>
    <w:p w14:paraId="07794181" w14:textId="77777777" w:rsidR="001F6B01" w:rsidRDefault="001F6B01" w:rsidP="001F6B01">
      <w:pPr>
        <w:pStyle w:val="Heading3"/>
      </w:pPr>
      <w:bookmarkStart w:id="57" w:name="_Toc138253008"/>
      <w:r>
        <w:t>6.18.1</w:t>
      </w:r>
      <w:r>
        <w:tab/>
        <w:t>General</w:t>
      </w:r>
      <w:bookmarkEnd w:id="57"/>
    </w:p>
    <w:p w14:paraId="51D2A7F6" w14:textId="77777777" w:rsidR="001F6B01" w:rsidRDefault="001F6B01" w:rsidP="001F6B01">
      <w:r>
        <w:t xml:space="preserve">Clause 6.18 describes how NWDAF can provide E2E data volume transfer time analytics, in the form of statistics or predictions or both, to a service consumer. NWDAF collects E2E data volume transfer time related input data from 5GC NFs, </w:t>
      </w:r>
      <w:proofErr w:type="gramStart"/>
      <w:r>
        <w:t>OAM</w:t>
      </w:r>
      <w:proofErr w:type="gramEnd"/>
      <w:r>
        <w:t xml:space="preserve"> and AF. The consumer can either subscribe to analytics notifications (</w:t>
      </w:r>
      <w:proofErr w:type="gramStart"/>
      <w:r>
        <w:t>i.e.</w:t>
      </w:r>
      <w:proofErr w:type="gramEnd"/>
      <w:r>
        <w:t xml:space="preserve"> a Subscribe-Notify model) or request a single notification (i.e. a Request-Response model).</w:t>
      </w:r>
    </w:p>
    <w:p w14:paraId="198267C1" w14:textId="77777777" w:rsidR="001F6B01" w:rsidRDefault="001F6B01" w:rsidP="001F6B01">
      <w:r>
        <w:t xml:space="preserve">The E2E data volume transfer time refers to a time delay for completing the transmission of a specific data volume from UE to AF, or from AF to UE. If a target number of repeating data transmissions or a target time interval between data transmissions is given, the E2E data volume transfer time can be provided as an average value of every data volume transfer time within the Analytics target period. The E2E data volume transfer time analytics may be used to assist an AF hosting AI/ML-based services, </w:t>
      </w:r>
      <w:proofErr w:type="gramStart"/>
      <w:r>
        <w:t>e.g.</w:t>
      </w:r>
      <w:proofErr w:type="gramEnd"/>
      <w:r>
        <w:t xml:space="preserve"> for member selection of federated learning.</w:t>
      </w:r>
    </w:p>
    <w:p w14:paraId="3AD3135B" w14:textId="77777777" w:rsidR="001F6B01" w:rsidRDefault="001F6B01" w:rsidP="001F6B01">
      <w:r>
        <w:t>The E2E data volume transfer time analytics may be provided as defined in clause 6.18.3 for a UE individually or a list of UEs.</w:t>
      </w:r>
    </w:p>
    <w:p w14:paraId="4E9A6565" w14:textId="77777777" w:rsidR="001F6B01" w:rsidRDefault="001F6B01" w:rsidP="001F6B01">
      <w:r>
        <w:lastRenderedPageBreak/>
        <w:t>More than one E2E data volume transfer time classes might be assigned by operator or AF for a group of UEs. The UEs might be classified to high-, medium-, and low-transfer time classes with respect to the threshold(s) of the corresponding class.</w:t>
      </w:r>
    </w:p>
    <w:p w14:paraId="1430BDA5" w14:textId="77777777" w:rsidR="001F6B01" w:rsidRDefault="001F6B01" w:rsidP="001F6B01">
      <w:r>
        <w:t>The service consumer may be an NF (</w:t>
      </w:r>
      <w:proofErr w:type="gramStart"/>
      <w:r>
        <w:t>e.g.</w:t>
      </w:r>
      <w:proofErr w:type="gramEnd"/>
      <w:r>
        <w:t xml:space="preserve"> AF, or NEF).</w:t>
      </w:r>
    </w:p>
    <w:p w14:paraId="2CE81046" w14:textId="77777777" w:rsidR="001F6B01" w:rsidRDefault="001F6B01" w:rsidP="001F6B01">
      <w:r>
        <w:t>The consumer of these analytics may indicate in the request:</w:t>
      </w:r>
    </w:p>
    <w:p w14:paraId="5DC52325" w14:textId="77777777" w:rsidR="001F6B01" w:rsidRDefault="001F6B01" w:rsidP="001F6B01">
      <w:pPr>
        <w:pStyle w:val="B1"/>
      </w:pPr>
      <w:r>
        <w:t>-</w:t>
      </w:r>
      <w:r>
        <w:tab/>
        <w:t>Analytics ID = "E2E data volume transfer time ".</w:t>
      </w:r>
    </w:p>
    <w:p w14:paraId="6EE23AD9" w14:textId="77777777" w:rsidR="001F6B01" w:rsidRDefault="001F6B01" w:rsidP="001F6B01">
      <w:pPr>
        <w:pStyle w:val="B1"/>
      </w:pPr>
      <w:r>
        <w:t>-</w:t>
      </w:r>
      <w:r>
        <w:tab/>
        <w:t>Target of Analytics Reporting: a single UE (SUPI/GPSI) or a group of UEs (a list of SUPIs/GPSIs).</w:t>
      </w:r>
    </w:p>
    <w:p w14:paraId="77F8930F" w14:textId="77777777" w:rsidR="001F6B01" w:rsidRDefault="001F6B01" w:rsidP="001F6B01">
      <w:pPr>
        <w:pStyle w:val="B1"/>
      </w:pPr>
      <w:r>
        <w:t>-</w:t>
      </w:r>
      <w:r>
        <w:tab/>
        <w:t>Analytics Filter Information optionally including:</w:t>
      </w:r>
    </w:p>
    <w:p w14:paraId="162EACF3" w14:textId="77777777" w:rsidR="001F6B01" w:rsidRDefault="001F6B01" w:rsidP="001F6B01">
      <w:pPr>
        <w:pStyle w:val="B2"/>
      </w:pPr>
      <w:r>
        <w:t>-</w:t>
      </w:r>
      <w:r>
        <w:tab/>
      </w:r>
      <w:proofErr w:type="gramStart"/>
      <w:r>
        <w:t>DNN;</w:t>
      </w:r>
      <w:proofErr w:type="gramEnd"/>
    </w:p>
    <w:p w14:paraId="17AD9B8E" w14:textId="77777777" w:rsidR="001F6B01" w:rsidRDefault="001F6B01" w:rsidP="001F6B01">
      <w:pPr>
        <w:pStyle w:val="B2"/>
      </w:pPr>
      <w:r>
        <w:t>-</w:t>
      </w:r>
      <w:r>
        <w:tab/>
        <w:t>S-</w:t>
      </w:r>
      <w:proofErr w:type="gramStart"/>
      <w:r>
        <w:t>NSSAI;</w:t>
      </w:r>
      <w:proofErr w:type="gramEnd"/>
    </w:p>
    <w:p w14:paraId="7A354FAE" w14:textId="77777777" w:rsidR="001F6B01" w:rsidRDefault="001F6B01" w:rsidP="001F6B01">
      <w:pPr>
        <w:pStyle w:val="B2"/>
      </w:pPr>
      <w:r>
        <w:t>-</w:t>
      </w:r>
      <w:r>
        <w:tab/>
        <w:t xml:space="preserve">Application </w:t>
      </w:r>
      <w:proofErr w:type="gramStart"/>
      <w:r>
        <w:t>ID;</w:t>
      </w:r>
      <w:proofErr w:type="gramEnd"/>
    </w:p>
    <w:p w14:paraId="6A3EAFC8" w14:textId="77777777" w:rsidR="001F6B01" w:rsidRDefault="001F6B01" w:rsidP="001F6B01">
      <w:pPr>
        <w:pStyle w:val="B2"/>
      </w:pPr>
      <w:r>
        <w:t>-</w:t>
      </w:r>
      <w:r>
        <w:tab/>
        <w:t xml:space="preserve">Area of Interest (AOI(s)): restricts the scope of the E2E data volume transfer time analytics to the provided </w:t>
      </w:r>
      <w:proofErr w:type="gramStart"/>
      <w:r>
        <w:t>area;</w:t>
      </w:r>
      <w:proofErr w:type="gramEnd"/>
    </w:p>
    <w:p w14:paraId="01EA8951" w14:textId="77777777" w:rsidR="001F6B01" w:rsidRDefault="001F6B01" w:rsidP="001F6B01">
      <w:pPr>
        <w:pStyle w:val="B2"/>
      </w:pPr>
      <w:r>
        <w:t>-</w:t>
      </w:r>
      <w:r>
        <w:tab/>
        <w:t>An optional list of analytics subsets that are requested (see clause 6.18.3</w:t>
      </w:r>
      <w:proofErr w:type="gramStart"/>
      <w:r>
        <w:t>);</w:t>
      </w:r>
      <w:proofErr w:type="gramEnd"/>
    </w:p>
    <w:p w14:paraId="1DA28CFE" w14:textId="77777777" w:rsidR="001F6B01" w:rsidRDefault="001F6B01" w:rsidP="001F6B01">
      <w:pPr>
        <w:pStyle w:val="B2"/>
      </w:pPr>
      <w:r>
        <w:t>-</w:t>
      </w:r>
      <w:r>
        <w:tab/>
        <w:t xml:space="preserve">Data Volume UL/DL: indicates a specific data volume transmitted once from UE to AF and/or from AF to </w:t>
      </w:r>
      <w:proofErr w:type="gramStart"/>
      <w:r>
        <w:t>UE;</w:t>
      </w:r>
      <w:proofErr w:type="gramEnd"/>
    </w:p>
    <w:p w14:paraId="0007B855" w14:textId="77777777" w:rsidR="001F6B01" w:rsidRDefault="001F6B01" w:rsidP="001F6B01">
      <w:pPr>
        <w:pStyle w:val="B2"/>
      </w:pPr>
      <w:r>
        <w:t>-</w:t>
      </w:r>
      <w:r>
        <w:tab/>
        <w:t>QoS requirements (</w:t>
      </w:r>
      <w:proofErr w:type="gramStart"/>
      <w:r>
        <w:t>e.g.</w:t>
      </w:r>
      <w:proofErr w:type="gramEnd"/>
      <w:r>
        <w:t xml:space="preserve"> 5QI, QoS Characteristics);</w:t>
      </w:r>
    </w:p>
    <w:p w14:paraId="43374702" w14:textId="77777777" w:rsidR="001F6B01" w:rsidRDefault="001F6B01" w:rsidP="001F6B01">
      <w:pPr>
        <w:pStyle w:val="B2"/>
      </w:pPr>
      <w:r>
        <w:t>-</w:t>
      </w:r>
      <w:r>
        <w:tab/>
        <w:t xml:space="preserve">Optionally, either a target number of repeating data transmissions or a target time interval between data transmissions within the Analytics target </w:t>
      </w:r>
      <w:proofErr w:type="gramStart"/>
      <w:r>
        <w:t>period;</w:t>
      </w:r>
      <w:proofErr w:type="gramEnd"/>
    </w:p>
    <w:p w14:paraId="3AABDF0F" w14:textId="77777777" w:rsidR="001F6B01" w:rsidRDefault="001F6B01" w:rsidP="001F6B01">
      <w:pPr>
        <w:pStyle w:val="B2"/>
      </w:pPr>
      <w:r>
        <w:t>-</w:t>
      </w:r>
      <w:r>
        <w:tab/>
        <w:t>Optionally, a request for geographical distribution (</w:t>
      </w:r>
      <w:proofErr w:type="gramStart"/>
      <w:r>
        <w:t>i.e.</w:t>
      </w:r>
      <w:proofErr w:type="gramEnd"/>
      <w:r>
        <w:t xml:space="preserve"> the </w:t>
      </w:r>
      <w:proofErr w:type="spellStart"/>
      <w:r>
        <w:t>AoIs</w:t>
      </w:r>
      <w:proofErr w:type="spellEnd"/>
      <w:r>
        <w:t>) of the UEs.</w:t>
      </w:r>
    </w:p>
    <w:p w14:paraId="6E9926ED" w14:textId="77777777" w:rsidR="001F6B01" w:rsidRDefault="001F6B01" w:rsidP="001F6B01">
      <w:pPr>
        <w:pStyle w:val="B1"/>
      </w:pPr>
      <w:r>
        <w:t>-</w:t>
      </w:r>
      <w:r>
        <w:tab/>
        <w:t xml:space="preserve">An Analytics target period indicates the </w:t>
      </w:r>
      <w:proofErr w:type="gramStart"/>
      <w:r>
        <w:t>time period</w:t>
      </w:r>
      <w:proofErr w:type="gramEnd"/>
      <w:r>
        <w:t xml:space="preserve"> over which the statistics or predictions are requested.</w:t>
      </w:r>
    </w:p>
    <w:p w14:paraId="04774232" w14:textId="77777777" w:rsidR="001F6B01" w:rsidRDefault="001F6B01" w:rsidP="001F6B01">
      <w:pPr>
        <w:pStyle w:val="B1"/>
      </w:pPr>
      <w:r>
        <w:t>-</w:t>
      </w:r>
      <w:r>
        <w:tab/>
        <w:t>In a subscription, the Notification Correlation Id and the Notification Target Address are included.</w:t>
      </w:r>
    </w:p>
    <w:p w14:paraId="6E332172" w14:textId="77777777" w:rsidR="001F6B01" w:rsidRDefault="001F6B01" w:rsidP="001F6B01">
      <w:pPr>
        <w:pStyle w:val="B1"/>
      </w:pPr>
      <w:r>
        <w:t>-</w:t>
      </w:r>
      <w:r>
        <w:tab/>
        <w:t>Optionally, preferred level of accuracy of the analytics.</w:t>
      </w:r>
    </w:p>
    <w:p w14:paraId="67B264B3" w14:textId="6469D657" w:rsidR="00C61B54" w:rsidRDefault="00C61B54" w:rsidP="00C61B54">
      <w:pPr>
        <w:pStyle w:val="B1"/>
        <w:rPr>
          <w:ins w:id="58" w:author="Maria Liang" w:date="2023-07-06T15:06:00Z"/>
        </w:rPr>
      </w:pPr>
      <w:ins w:id="59" w:author="Maria Liang" w:date="2023-07-06T15:06:00Z">
        <w:r>
          <w:t>-</w:t>
        </w:r>
        <w:r>
          <w:tab/>
          <w:t>Optionally, preferred level of accuracy per analytics subset (see clause 6.18.3</w:t>
        </w:r>
        <w:proofErr w:type="gramStart"/>
        <w:r>
          <w:t>);</w:t>
        </w:r>
        <w:proofErr w:type="gramEnd"/>
      </w:ins>
    </w:p>
    <w:p w14:paraId="3A9715D7" w14:textId="603058E0" w:rsidR="001F6B01" w:rsidRDefault="001F6B01" w:rsidP="001F6B01">
      <w:pPr>
        <w:pStyle w:val="B1"/>
      </w:pPr>
      <w:r>
        <w:t>-</w:t>
      </w:r>
      <w:r>
        <w:tab/>
        <w:t>Optional preferred order of results for the list of E2E data volume transfer time:</w:t>
      </w:r>
    </w:p>
    <w:p w14:paraId="512DA3A9" w14:textId="77777777" w:rsidR="001F6B01" w:rsidRDefault="001F6B01" w:rsidP="001F6B01">
      <w:pPr>
        <w:pStyle w:val="B2"/>
      </w:pPr>
      <w:r>
        <w:t>-</w:t>
      </w:r>
      <w:r>
        <w:tab/>
        <w:t>ordering criterion: "E2E data volume transfer time",</w:t>
      </w:r>
    </w:p>
    <w:p w14:paraId="5EEC59F8" w14:textId="77777777" w:rsidR="001F6B01" w:rsidRDefault="001F6B01" w:rsidP="001F6B01">
      <w:pPr>
        <w:pStyle w:val="B2"/>
      </w:pPr>
      <w:r>
        <w:t>-</w:t>
      </w:r>
      <w:r>
        <w:tab/>
        <w:t>order: ascending or descending.</w:t>
      </w:r>
    </w:p>
    <w:p w14:paraId="2C445530" w14:textId="77777777" w:rsidR="001F6B01" w:rsidRDefault="001F6B01" w:rsidP="001F6B01">
      <w:pPr>
        <w:pStyle w:val="B1"/>
      </w:pPr>
      <w:r>
        <w:t>-</w:t>
      </w:r>
      <w:r>
        <w:tab/>
        <w:t>Optionally, Reporting Thresholds, which indicate conditions on the level to be reached for respective analytics subsets (see clause 6.18.3)</w:t>
      </w:r>
    </w:p>
    <w:p w14:paraId="5484E0F6" w14:textId="77777777" w:rsidR="001F6B01" w:rsidRDefault="001F6B01" w:rsidP="001F6B01">
      <w:pPr>
        <w:pStyle w:val="B1"/>
      </w:pPr>
      <w:r>
        <w:t>-</w:t>
      </w:r>
      <w:r>
        <w:tab/>
        <w:t>Optionally, maximum number of UEs.</w:t>
      </w:r>
    </w:p>
    <w:p w14:paraId="0F6BD91D" w14:textId="2951B8E2"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0F7987">
        <w:rPr>
          <w:rFonts w:eastAsia="DengXian"/>
          <w:noProof/>
          <w:color w:val="0000FF"/>
          <w:sz w:val="28"/>
          <w:szCs w:val="28"/>
        </w:rPr>
        <w:t>7</w:t>
      </w:r>
      <w:r>
        <w:rPr>
          <w:rFonts w:eastAsia="DengXian"/>
          <w:noProof/>
          <w:color w:val="0000FF"/>
          <w:sz w:val="28"/>
          <w:szCs w:val="28"/>
        </w:rPr>
        <w:t>th</w:t>
      </w:r>
      <w:r w:rsidRPr="005634A7">
        <w:rPr>
          <w:rFonts w:eastAsia="DengXian"/>
          <w:noProof/>
          <w:color w:val="0000FF"/>
          <w:sz w:val="28"/>
          <w:szCs w:val="28"/>
        </w:rPr>
        <w:t xml:space="preserve"> Change ***</w:t>
      </w:r>
    </w:p>
    <w:p w14:paraId="2AF199BF" w14:textId="77777777" w:rsidR="001F6B01" w:rsidRDefault="001F6B01" w:rsidP="001F6B01">
      <w:pPr>
        <w:pStyle w:val="Heading3"/>
      </w:pPr>
      <w:bookmarkStart w:id="60" w:name="_Toc138253013"/>
      <w:r>
        <w:t>6.19.1</w:t>
      </w:r>
      <w:r>
        <w:tab/>
        <w:t>General</w:t>
      </w:r>
      <w:bookmarkEnd w:id="60"/>
    </w:p>
    <w:p w14:paraId="11A3FE6B" w14:textId="77777777" w:rsidR="001F6B01" w:rsidRDefault="001F6B01" w:rsidP="001F6B01">
      <w:r>
        <w:t xml:space="preserve">Relative Proximity Analytics among UEs provided by NWDAF can be used to assist a consumer NF to </w:t>
      </w:r>
      <w:proofErr w:type="gramStart"/>
      <w:r>
        <w:t>more accurately localize a cluster (or a set) of UEs</w:t>
      </w:r>
      <w:proofErr w:type="gramEnd"/>
      <w:r>
        <w:t xml:space="preserve"> via provisioning statistics or prediction information related to their relative proximity. This analytics type may help the consumer improve the location estimation accuracy of a UE by using proximity information from nearby UEs, or it may help the consumer identify UEs in the vicinity of another UE. Relative proximity information can also be leveraged by NWDAF to provide location information with finer granularity than TA/cell.</w:t>
      </w:r>
    </w:p>
    <w:p w14:paraId="5B641407" w14:textId="77777777" w:rsidR="001F6B01" w:rsidRDefault="001F6B01" w:rsidP="001F6B01">
      <w:r>
        <w:t>The NWDAF provides relativity proximity analytics to a NF (</w:t>
      </w:r>
      <w:proofErr w:type="gramStart"/>
      <w:r>
        <w:t>e.g.</w:t>
      </w:r>
      <w:proofErr w:type="gramEnd"/>
      <w:r>
        <w:t xml:space="preserve"> NEF or AF).</w:t>
      </w:r>
    </w:p>
    <w:p w14:paraId="2961437C" w14:textId="77777777" w:rsidR="001F6B01" w:rsidRDefault="001F6B01" w:rsidP="001F6B01">
      <w:r>
        <w:lastRenderedPageBreak/>
        <w:t>The consumer of these analytics shall indicate in the request or subscription:</w:t>
      </w:r>
    </w:p>
    <w:p w14:paraId="1366B7F4" w14:textId="77777777" w:rsidR="001F6B01" w:rsidRDefault="001F6B01" w:rsidP="001F6B01">
      <w:pPr>
        <w:pStyle w:val="B1"/>
      </w:pPr>
      <w:r>
        <w:t>-</w:t>
      </w:r>
      <w:r>
        <w:tab/>
        <w:t>Analytics ID = "Relative Proximity</w:t>
      </w:r>
      <w:proofErr w:type="gramStart"/>
      <w:r>
        <w:t>";</w:t>
      </w:r>
      <w:proofErr w:type="gramEnd"/>
    </w:p>
    <w:p w14:paraId="66ABBF30" w14:textId="77777777" w:rsidR="001F6B01" w:rsidRDefault="001F6B01" w:rsidP="001F6B01">
      <w:pPr>
        <w:pStyle w:val="B1"/>
      </w:pPr>
      <w:r>
        <w:t>-</w:t>
      </w:r>
      <w:r>
        <w:tab/>
        <w:t xml:space="preserve">Target of Analytics Reporting: a UE, a group of </w:t>
      </w:r>
      <w:proofErr w:type="gramStart"/>
      <w:r>
        <w:t>UEs;</w:t>
      </w:r>
      <w:proofErr w:type="gramEnd"/>
    </w:p>
    <w:p w14:paraId="65D29370" w14:textId="77777777" w:rsidR="001F6B01" w:rsidRDefault="001F6B01" w:rsidP="001F6B01">
      <w:pPr>
        <w:pStyle w:val="B1"/>
      </w:pPr>
      <w:r>
        <w:t>-</w:t>
      </w:r>
      <w:r>
        <w:tab/>
        <w:t>Analytics Filter Information:</w:t>
      </w:r>
    </w:p>
    <w:p w14:paraId="5A6F2B51" w14:textId="77777777" w:rsidR="001F6B01" w:rsidRDefault="001F6B01" w:rsidP="001F6B01">
      <w:pPr>
        <w:pStyle w:val="B2"/>
      </w:pPr>
      <w:r>
        <w:t>-</w:t>
      </w:r>
      <w:r>
        <w:tab/>
        <w:t>optionally, S-NSSAI and/or DNN</w:t>
      </w:r>
    </w:p>
    <w:p w14:paraId="75DDB763" w14:textId="77777777" w:rsidR="001F6B01" w:rsidRDefault="001F6B01" w:rsidP="001F6B01">
      <w:pPr>
        <w:pStyle w:val="B2"/>
      </w:pPr>
      <w:r>
        <w:t>-</w:t>
      </w:r>
      <w:r>
        <w:tab/>
        <w:t xml:space="preserve">an optional Area of </w:t>
      </w:r>
      <w:proofErr w:type="gramStart"/>
      <w:r>
        <w:t>Interest;</w:t>
      </w:r>
      <w:proofErr w:type="gramEnd"/>
    </w:p>
    <w:p w14:paraId="55D13F8F" w14:textId="77777777" w:rsidR="001F6B01" w:rsidRDefault="001F6B01" w:rsidP="001F6B01">
      <w:pPr>
        <w:pStyle w:val="B2"/>
      </w:pPr>
      <w:r>
        <w:t>-</w:t>
      </w:r>
      <w:r>
        <w:tab/>
        <w:t xml:space="preserve">an optional individual or set of direction(s) of </w:t>
      </w:r>
      <w:proofErr w:type="gramStart"/>
      <w:r>
        <w:t>interest;</w:t>
      </w:r>
      <w:proofErr w:type="gramEnd"/>
    </w:p>
    <w:p w14:paraId="57802EAF" w14:textId="77777777" w:rsidR="001F6B01" w:rsidRDefault="001F6B01" w:rsidP="001F6B01">
      <w:pPr>
        <w:pStyle w:val="B2"/>
      </w:pPr>
      <w:r>
        <w:t>-</w:t>
      </w:r>
      <w:r>
        <w:tab/>
        <w:t>an optional number of UEs to be accounted for relative proximity (</w:t>
      </w:r>
      <w:proofErr w:type="gramStart"/>
      <w:r>
        <w:t>i.e.</w:t>
      </w:r>
      <w:proofErr w:type="gramEnd"/>
      <w:r>
        <w:t xml:space="preserve"> the number of UEs for which one UE may report proximity information);</w:t>
      </w:r>
    </w:p>
    <w:p w14:paraId="6B8BD254" w14:textId="77777777" w:rsidR="001F6B01" w:rsidRDefault="001F6B01" w:rsidP="001F6B01">
      <w:pPr>
        <w:pStyle w:val="B2"/>
      </w:pPr>
      <w:r>
        <w:t>-</w:t>
      </w:r>
      <w:r>
        <w:tab/>
        <w:t>optionally, one or several attributes to be accounted for relative proximity (</w:t>
      </w:r>
      <w:proofErr w:type="gramStart"/>
      <w:r>
        <w:t>i.e.</w:t>
      </w:r>
      <w:proofErr w:type="gramEnd"/>
      <w:r>
        <w:t xml:space="preserve"> additional information that can be provided in addition to distance between two UEs): velocity, average speed, orientation, mobility trajectory;</w:t>
      </w:r>
    </w:p>
    <w:p w14:paraId="6E10C9CA" w14:textId="77777777" w:rsidR="001F6B01" w:rsidRDefault="001F6B01">
      <w:pPr>
        <w:pStyle w:val="B2"/>
        <w:pPrChange w:id="61" w:author="Maria Liang" w:date="2023-07-06T15:08:00Z">
          <w:pPr>
            <w:pStyle w:val="B1"/>
          </w:pPr>
        </w:pPrChange>
      </w:pPr>
      <w:r>
        <w:t>-</w:t>
      </w:r>
      <w:r>
        <w:tab/>
        <w:t>optionally, the list of analytics subsets that are requested among those specified in clause </w:t>
      </w:r>
      <w:proofErr w:type="gramStart"/>
      <w:r>
        <w:t>6.19.3;</w:t>
      </w:r>
      <w:proofErr w:type="gramEnd"/>
    </w:p>
    <w:p w14:paraId="151A2C2B" w14:textId="4BEEA50A" w:rsidR="001F6B01" w:rsidRDefault="001F6B01" w:rsidP="001F6B01">
      <w:pPr>
        <w:pStyle w:val="B1"/>
      </w:pPr>
      <w:r>
        <w:t>-</w:t>
      </w:r>
      <w:r>
        <w:tab/>
      </w:r>
      <w:ins w:id="62" w:author="Maria Liang" w:date="2023-07-06T15:10:00Z">
        <w:r w:rsidR="00A82C7F">
          <w:t>O</w:t>
        </w:r>
      </w:ins>
      <w:del w:id="63" w:author="Maria Liang" w:date="2023-07-06T15:10:00Z">
        <w:r w:rsidDel="00A82C7F">
          <w:delText>an o</w:delText>
        </w:r>
      </w:del>
      <w:r>
        <w:t>ptional</w:t>
      </w:r>
      <w:ins w:id="64" w:author="Maria Liang" w:date="2023-07-06T15:10:00Z">
        <w:r w:rsidR="00A82C7F">
          <w:t>ly,</w:t>
        </w:r>
      </w:ins>
      <w:r>
        <w:t xml:space="preserve"> preferred level of accuracy of the </w:t>
      </w:r>
      <w:proofErr w:type="gramStart"/>
      <w:r>
        <w:t>analytics;</w:t>
      </w:r>
      <w:proofErr w:type="gramEnd"/>
    </w:p>
    <w:p w14:paraId="49B02B87" w14:textId="743FE948" w:rsidR="00A82C7F" w:rsidRDefault="00A82C7F" w:rsidP="00A82C7F">
      <w:pPr>
        <w:pStyle w:val="B1"/>
        <w:rPr>
          <w:ins w:id="65" w:author="Maria Liang" w:date="2023-07-06T15:09:00Z"/>
        </w:rPr>
      </w:pPr>
      <w:ins w:id="66" w:author="Maria Liang" w:date="2023-07-06T15:09:00Z">
        <w:r>
          <w:t>-</w:t>
        </w:r>
        <w:r>
          <w:tab/>
          <w:t>Optionally, preferred level of accuracy per analytics subset (see clause 6.1</w:t>
        </w:r>
      </w:ins>
      <w:ins w:id="67" w:author="Maria Liang" w:date="2023-07-06T15:10:00Z">
        <w:r>
          <w:t>9</w:t>
        </w:r>
      </w:ins>
      <w:ins w:id="68" w:author="Maria Liang" w:date="2023-07-06T15:09:00Z">
        <w:r>
          <w:t>.3</w:t>
        </w:r>
        <w:proofErr w:type="gramStart"/>
        <w:r>
          <w:t>);</w:t>
        </w:r>
        <w:proofErr w:type="gramEnd"/>
      </w:ins>
    </w:p>
    <w:p w14:paraId="281D22BF" w14:textId="4AD2CD63" w:rsidR="001F6B01" w:rsidRDefault="001F6B01" w:rsidP="001F6B01">
      <w:pPr>
        <w:pStyle w:val="B1"/>
      </w:pPr>
      <w:r>
        <w:t>-</w:t>
      </w:r>
      <w:r>
        <w:tab/>
        <w:t>optionally, "maximum number of objects" indicating the maximum number of UEs</w:t>
      </w:r>
    </w:p>
    <w:p w14:paraId="00CACAEA" w14:textId="77777777" w:rsidR="001F6B01" w:rsidRDefault="001F6B01" w:rsidP="001F6B01">
      <w:pPr>
        <w:pStyle w:val="B1"/>
      </w:pPr>
      <w:r>
        <w:t>-</w:t>
      </w:r>
      <w:r>
        <w:tab/>
        <w:t xml:space="preserve">an Analytics target period indicating the </w:t>
      </w:r>
      <w:proofErr w:type="gramStart"/>
      <w:r>
        <w:t>time period</w:t>
      </w:r>
      <w:proofErr w:type="gramEnd"/>
      <w:r>
        <w:t xml:space="preserve"> over which the statistics or predictions are requested.</w:t>
      </w:r>
    </w:p>
    <w:p w14:paraId="580C819A" w14:textId="7D50314F"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0F7987">
        <w:rPr>
          <w:rFonts w:eastAsia="DengXian"/>
          <w:noProof/>
          <w:color w:val="0000FF"/>
          <w:sz w:val="28"/>
          <w:szCs w:val="28"/>
        </w:rPr>
        <w:t>8</w:t>
      </w:r>
      <w:r>
        <w:rPr>
          <w:rFonts w:eastAsia="DengXian"/>
          <w:noProof/>
          <w:color w:val="0000FF"/>
          <w:sz w:val="28"/>
          <w:szCs w:val="28"/>
        </w:rPr>
        <w:t>th</w:t>
      </w:r>
      <w:r w:rsidRPr="005634A7">
        <w:rPr>
          <w:rFonts w:eastAsia="DengXian"/>
          <w:noProof/>
          <w:color w:val="0000FF"/>
          <w:sz w:val="28"/>
          <w:szCs w:val="28"/>
        </w:rPr>
        <w:t xml:space="preserve"> Change ***</w:t>
      </w:r>
    </w:p>
    <w:p w14:paraId="67BAB5EF" w14:textId="77777777" w:rsidR="001F6B01" w:rsidRDefault="001F6B01" w:rsidP="001F6B01">
      <w:pPr>
        <w:pStyle w:val="Heading3"/>
      </w:pPr>
      <w:bookmarkStart w:id="69" w:name="_Toc138253018"/>
      <w:r>
        <w:t>6.20.1</w:t>
      </w:r>
      <w:r>
        <w:tab/>
        <w:t>General</w:t>
      </w:r>
      <w:bookmarkEnd w:id="69"/>
    </w:p>
    <w:p w14:paraId="00E28A9D" w14:textId="77777777" w:rsidR="001F6B01" w:rsidRDefault="001F6B01" w:rsidP="001F6B01">
      <w:r>
        <w:t xml:space="preserve">This clause specifies the procedure for an NWDAF to provide statistics on whether traffic of UEs via one or multiple PDU sessions is according to the information </w:t>
      </w:r>
      <w:proofErr w:type="spellStart"/>
      <w:r>
        <w:t>provide</w:t>
      </w:r>
      <w:proofErr w:type="spellEnd"/>
      <w:r>
        <w:t xml:space="preserve"> by the service consumer.</w:t>
      </w:r>
    </w:p>
    <w:p w14:paraId="0DEC5505" w14:textId="77777777" w:rsidR="001F6B01" w:rsidRDefault="001F6B01" w:rsidP="001F6B01">
      <w:r>
        <w:t>The NWDAF collects traffic flow information of UE traffic via PDU session(s) established for a specific S-NSSAI and/or DNN and provides statistics of UEs that route traffic according to the information provided by the service consumer (e.g., Traffic Descriptor, S-NSSAI, DNN) and UEs that route traffic which is not expected according to the information provided by the service consumer (e.g., Traffic Descriptor, S-NSSAI, DNN).</w:t>
      </w:r>
    </w:p>
    <w:p w14:paraId="3E866C32" w14:textId="77777777" w:rsidR="001F6B01" w:rsidRDefault="001F6B01" w:rsidP="001F6B01">
      <w:r>
        <w:t>The assumption is that Traffic Descriptors are known (</w:t>
      </w:r>
      <w:proofErr w:type="gramStart"/>
      <w:r>
        <w:t>e.g.</w:t>
      </w:r>
      <w:proofErr w:type="gramEnd"/>
      <w:r>
        <w:t xml:space="preserve"> known flow description), so that there are associated Packet Detection Rule(s) for the known traffic configured in the UPF.</w:t>
      </w:r>
    </w:p>
    <w:p w14:paraId="45F1952A" w14:textId="77777777" w:rsidR="001F6B01" w:rsidRDefault="001F6B01" w:rsidP="001F6B01">
      <w:pPr>
        <w:pStyle w:val="NO"/>
      </w:pPr>
      <w:r>
        <w:t>NOTE 1:</w:t>
      </w:r>
      <w:r>
        <w:tab/>
        <w:t>How traffic from different applications over the same S-NSSAI/DNN and/or PDU session is discerned is implementation-specific.</w:t>
      </w:r>
    </w:p>
    <w:p w14:paraId="5FF44A11" w14:textId="77777777" w:rsidR="001F6B01" w:rsidRDefault="001F6B01" w:rsidP="001F6B01">
      <w:r>
        <w:t>The service consumer may be a PCF.</w:t>
      </w:r>
    </w:p>
    <w:p w14:paraId="39CA57E6" w14:textId="77777777" w:rsidR="001F6B01" w:rsidRDefault="001F6B01" w:rsidP="001F6B01">
      <w:r>
        <w:t>The consumer of these analytics includes in the request:</w:t>
      </w:r>
    </w:p>
    <w:p w14:paraId="229AF7B6" w14:textId="77777777" w:rsidR="001F6B01" w:rsidRDefault="001F6B01" w:rsidP="001F6B01">
      <w:pPr>
        <w:pStyle w:val="B1"/>
      </w:pPr>
      <w:r>
        <w:t>-</w:t>
      </w:r>
      <w:r>
        <w:tab/>
        <w:t>Analytics ID = "PDU Session traffic".</w:t>
      </w:r>
    </w:p>
    <w:p w14:paraId="2E1DBCD6" w14:textId="77777777" w:rsidR="001F6B01" w:rsidRDefault="001F6B01" w:rsidP="001F6B01">
      <w:pPr>
        <w:pStyle w:val="B1"/>
      </w:pPr>
      <w:r>
        <w:t>-</w:t>
      </w:r>
      <w:r>
        <w:tab/>
        <w:t>Target of Analytics Reporting: a SUPI or a list of SUPIs or an Internal-Group-Id or any UE.</w:t>
      </w:r>
    </w:p>
    <w:p w14:paraId="45E22EAA" w14:textId="77777777" w:rsidR="001F6B01" w:rsidRDefault="001F6B01" w:rsidP="001F6B01">
      <w:pPr>
        <w:pStyle w:val="B1"/>
      </w:pPr>
      <w:r>
        <w:t>-</w:t>
      </w:r>
      <w:r>
        <w:tab/>
        <w:t>Traffic Descriptor: Application Identifier, IP Descriptions or Domain Descriptors are applicable.</w:t>
      </w:r>
    </w:p>
    <w:p w14:paraId="11251032" w14:textId="77777777" w:rsidR="001F6B01" w:rsidRDefault="001F6B01" w:rsidP="001F6B01">
      <w:pPr>
        <w:pStyle w:val="NO"/>
      </w:pPr>
      <w:r>
        <w:t>NOTE 2:</w:t>
      </w:r>
      <w:r>
        <w:tab/>
        <w:t xml:space="preserve">The Application Id provided by the consumer is known by the network, </w:t>
      </w:r>
      <w:proofErr w:type="gramStart"/>
      <w:r>
        <w:t>i.e.</w:t>
      </w:r>
      <w:proofErr w:type="gramEnd"/>
      <w:r>
        <w:t xml:space="preserve"> corresponds to an Application </w:t>
      </w:r>
      <w:proofErr w:type="spellStart"/>
      <w:r>
        <w:t>Id</w:t>
      </w:r>
      <w:proofErr w:type="spellEnd"/>
      <w:r>
        <w:t xml:space="preserve"> known at the UPF.</w:t>
      </w:r>
    </w:p>
    <w:p w14:paraId="55EAF8DF" w14:textId="77777777" w:rsidR="001F6B01" w:rsidRDefault="001F6B01" w:rsidP="001F6B01">
      <w:pPr>
        <w:pStyle w:val="B1"/>
      </w:pPr>
      <w:r>
        <w:t>-</w:t>
      </w:r>
      <w:r>
        <w:tab/>
        <w:t>Analytics Filter Information containing:</w:t>
      </w:r>
    </w:p>
    <w:p w14:paraId="325A7162" w14:textId="77777777" w:rsidR="001F6B01" w:rsidRDefault="001F6B01" w:rsidP="001F6B01">
      <w:pPr>
        <w:pStyle w:val="B2"/>
      </w:pPr>
      <w:r>
        <w:t>-</w:t>
      </w:r>
      <w:r>
        <w:tab/>
        <w:t>Area of Interest (</w:t>
      </w:r>
      <w:proofErr w:type="gramStart"/>
      <w:r>
        <w:t>i.e.</w:t>
      </w:r>
      <w:proofErr w:type="gramEnd"/>
      <w:r>
        <w:t xml:space="preserve"> the location of UEs where PDU Session traffic is monitored);</w:t>
      </w:r>
    </w:p>
    <w:p w14:paraId="52BC856E" w14:textId="77777777" w:rsidR="001F6B01" w:rsidRDefault="001F6B01" w:rsidP="001F6B01">
      <w:pPr>
        <w:pStyle w:val="B2"/>
      </w:pPr>
      <w:r>
        <w:t>-</w:t>
      </w:r>
      <w:r>
        <w:tab/>
        <w:t>S-</w:t>
      </w:r>
      <w:proofErr w:type="gramStart"/>
      <w:r>
        <w:t>NSSAI;</w:t>
      </w:r>
      <w:proofErr w:type="gramEnd"/>
    </w:p>
    <w:p w14:paraId="2557BC15" w14:textId="77777777" w:rsidR="001F6B01" w:rsidRDefault="001F6B01" w:rsidP="001F6B01">
      <w:pPr>
        <w:pStyle w:val="B2"/>
      </w:pPr>
      <w:r>
        <w:lastRenderedPageBreak/>
        <w:t>-</w:t>
      </w:r>
      <w:r>
        <w:tab/>
      </w:r>
      <w:proofErr w:type="gramStart"/>
      <w:r>
        <w:t>DNN;</w:t>
      </w:r>
      <w:proofErr w:type="gramEnd"/>
    </w:p>
    <w:p w14:paraId="31D7336B" w14:textId="77777777" w:rsidR="001F6B01" w:rsidRDefault="001F6B01" w:rsidP="001F6B01">
      <w:pPr>
        <w:pStyle w:val="B2"/>
      </w:pPr>
      <w:r>
        <w:t>-</w:t>
      </w:r>
      <w:r>
        <w:tab/>
        <w:t>an optional list of analytics subsets that are requested (see clause 6.20.3</w:t>
      </w:r>
      <w:proofErr w:type="gramStart"/>
      <w:r>
        <w:t>);</w:t>
      </w:r>
      <w:proofErr w:type="gramEnd"/>
    </w:p>
    <w:p w14:paraId="68690722" w14:textId="77777777" w:rsidR="002F45B9" w:rsidRDefault="002F45B9" w:rsidP="002F45B9">
      <w:pPr>
        <w:pStyle w:val="B1"/>
        <w:rPr>
          <w:ins w:id="70" w:author="Maria Liang" w:date="2023-07-06T15:13:00Z"/>
        </w:rPr>
      </w:pPr>
      <w:ins w:id="71" w:author="Maria Liang" w:date="2023-07-06T15:13:00Z">
        <w:r>
          <w:t>-</w:t>
        </w:r>
        <w:r>
          <w:tab/>
          <w:t>Optionally, preferred level of accuracy of the analytics.</w:t>
        </w:r>
      </w:ins>
    </w:p>
    <w:p w14:paraId="204398B1" w14:textId="026C83BB" w:rsidR="002F45B9" w:rsidRDefault="002F45B9" w:rsidP="002F45B9">
      <w:pPr>
        <w:pStyle w:val="B1"/>
        <w:rPr>
          <w:ins w:id="72" w:author="Maria Liang" w:date="2023-07-06T15:13:00Z"/>
        </w:rPr>
      </w:pPr>
      <w:ins w:id="73" w:author="Maria Liang" w:date="2023-07-06T15:13:00Z">
        <w:r>
          <w:t>-</w:t>
        </w:r>
        <w:r>
          <w:tab/>
          <w:t>Optionally, preferred level of accuracy per analytics subset (see clause 6.20.3</w:t>
        </w:r>
        <w:proofErr w:type="gramStart"/>
        <w:r>
          <w:t>);</w:t>
        </w:r>
        <w:proofErr w:type="gramEnd"/>
      </w:ins>
    </w:p>
    <w:p w14:paraId="27DC55C8" w14:textId="77777777" w:rsidR="001F6B01" w:rsidRDefault="001F6B01" w:rsidP="001F6B01">
      <w:pPr>
        <w:pStyle w:val="B1"/>
      </w:pPr>
      <w:r>
        <w:t>-</w:t>
      </w:r>
      <w:r>
        <w:tab/>
        <w:t xml:space="preserve">An Analytics target period indicates the </w:t>
      </w:r>
      <w:proofErr w:type="gramStart"/>
      <w:r>
        <w:t>time period</w:t>
      </w:r>
      <w:proofErr w:type="gramEnd"/>
      <w:r>
        <w:t xml:space="preserve"> over which the analytics are requested.</w:t>
      </w:r>
    </w:p>
    <w:p w14:paraId="4AD39F30" w14:textId="77777777" w:rsidR="001F6B01" w:rsidRDefault="001F6B01" w:rsidP="001F6B01">
      <w:pPr>
        <w:pStyle w:val="B1"/>
      </w:pPr>
      <w:r>
        <w:t>-</w:t>
      </w:r>
      <w:r>
        <w:tab/>
        <w:t>Optionally, maximum number of objects.</w:t>
      </w:r>
    </w:p>
    <w:p w14:paraId="338EE3DB" w14:textId="77777777" w:rsidR="001F6B01" w:rsidRDefault="001F6B01" w:rsidP="001F6B01">
      <w:pPr>
        <w:pStyle w:val="B1"/>
      </w:pPr>
      <w:r>
        <w:t>-</w:t>
      </w:r>
      <w:r>
        <w:tab/>
        <w:t>In a subscription, the Notification Correlation Id and the Notification Target Address are included.</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E30A5" w14:textId="77777777" w:rsidR="00944C10" w:rsidRDefault="00944C10">
      <w:r>
        <w:separator/>
      </w:r>
    </w:p>
  </w:endnote>
  <w:endnote w:type="continuationSeparator" w:id="0">
    <w:p w14:paraId="4D4BCDAC" w14:textId="77777777" w:rsidR="00944C10" w:rsidRDefault="00944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28043" w14:textId="77777777" w:rsidR="00944C10" w:rsidRDefault="00944C10">
      <w:r>
        <w:separator/>
      </w:r>
    </w:p>
  </w:footnote>
  <w:footnote w:type="continuationSeparator" w:id="0">
    <w:p w14:paraId="09FCA8E8" w14:textId="77777777" w:rsidR="00944C10" w:rsidRDefault="00944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AD" w15:userId="S::maria.liang@ericsson.com::2d66d62c-7aff-4e97-9637-d41f9a36429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F8"/>
    <w:rsid w:val="000A3C0C"/>
    <w:rsid w:val="000A451A"/>
    <w:rsid w:val="000A5331"/>
    <w:rsid w:val="000A6394"/>
    <w:rsid w:val="000B4A72"/>
    <w:rsid w:val="000B7FED"/>
    <w:rsid w:val="000C038A"/>
    <w:rsid w:val="000C6598"/>
    <w:rsid w:val="000D44B3"/>
    <w:rsid w:val="000F7987"/>
    <w:rsid w:val="00127C93"/>
    <w:rsid w:val="00131378"/>
    <w:rsid w:val="00145D43"/>
    <w:rsid w:val="001837A8"/>
    <w:rsid w:val="00192C46"/>
    <w:rsid w:val="001A08B3"/>
    <w:rsid w:val="001A7B60"/>
    <w:rsid w:val="001A7F1A"/>
    <w:rsid w:val="001B20D7"/>
    <w:rsid w:val="001B52F0"/>
    <w:rsid w:val="001B6319"/>
    <w:rsid w:val="001B63A4"/>
    <w:rsid w:val="001B7A65"/>
    <w:rsid w:val="001E41F3"/>
    <w:rsid w:val="001F6B01"/>
    <w:rsid w:val="00203D82"/>
    <w:rsid w:val="00233274"/>
    <w:rsid w:val="00242A85"/>
    <w:rsid w:val="00250BA4"/>
    <w:rsid w:val="0026004D"/>
    <w:rsid w:val="002640DD"/>
    <w:rsid w:val="00271D13"/>
    <w:rsid w:val="0027457D"/>
    <w:rsid w:val="00275D12"/>
    <w:rsid w:val="00284FEB"/>
    <w:rsid w:val="002860C4"/>
    <w:rsid w:val="0028628D"/>
    <w:rsid w:val="002B5741"/>
    <w:rsid w:val="002C0BBD"/>
    <w:rsid w:val="002C58E3"/>
    <w:rsid w:val="002D36C7"/>
    <w:rsid w:val="002E472E"/>
    <w:rsid w:val="002F45B9"/>
    <w:rsid w:val="00305409"/>
    <w:rsid w:val="00324A68"/>
    <w:rsid w:val="003609EF"/>
    <w:rsid w:val="0036231A"/>
    <w:rsid w:val="00374DD4"/>
    <w:rsid w:val="003914B5"/>
    <w:rsid w:val="003B24C8"/>
    <w:rsid w:val="003E1A36"/>
    <w:rsid w:val="00410371"/>
    <w:rsid w:val="004242F1"/>
    <w:rsid w:val="00443DC1"/>
    <w:rsid w:val="004619BA"/>
    <w:rsid w:val="004B75B7"/>
    <w:rsid w:val="004C5D1B"/>
    <w:rsid w:val="005141D9"/>
    <w:rsid w:val="0051580D"/>
    <w:rsid w:val="005208F9"/>
    <w:rsid w:val="00547111"/>
    <w:rsid w:val="0056088E"/>
    <w:rsid w:val="005634A7"/>
    <w:rsid w:val="00592D74"/>
    <w:rsid w:val="005B75DE"/>
    <w:rsid w:val="005E2C44"/>
    <w:rsid w:val="005F4FE3"/>
    <w:rsid w:val="00601CB3"/>
    <w:rsid w:val="006029F8"/>
    <w:rsid w:val="00606C6C"/>
    <w:rsid w:val="00612C7B"/>
    <w:rsid w:val="00621188"/>
    <w:rsid w:val="00621D22"/>
    <w:rsid w:val="006257ED"/>
    <w:rsid w:val="0064550B"/>
    <w:rsid w:val="00646D53"/>
    <w:rsid w:val="00653DE4"/>
    <w:rsid w:val="00655F00"/>
    <w:rsid w:val="006614D1"/>
    <w:rsid w:val="00665C47"/>
    <w:rsid w:val="00695808"/>
    <w:rsid w:val="006A5722"/>
    <w:rsid w:val="006B46FB"/>
    <w:rsid w:val="006D2ADC"/>
    <w:rsid w:val="006D722F"/>
    <w:rsid w:val="006E011C"/>
    <w:rsid w:val="006E21FB"/>
    <w:rsid w:val="006F0045"/>
    <w:rsid w:val="00720CD9"/>
    <w:rsid w:val="00722C59"/>
    <w:rsid w:val="00740F9B"/>
    <w:rsid w:val="00766652"/>
    <w:rsid w:val="00780195"/>
    <w:rsid w:val="00792342"/>
    <w:rsid w:val="007977A8"/>
    <w:rsid w:val="007B512A"/>
    <w:rsid w:val="007C2097"/>
    <w:rsid w:val="007C5B94"/>
    <w:rsid w:val="007D6A07"/>
    <w:rsid w:val="007D7B50"/>
    <w:rsid w:val="007F7259"/>
    <w:rsid w:val="008040A8"/>
    <w:rsid w:val="008279FA"/>
    <w:rsid w:val="008351A9"/>
    <w:rsid w:val="0084216D"/>
    <w:rsid w:val="008626E7"/>
    <w:rsid w:val="00870EE7"/>
    <w:rsid w:val="00871800"/>
    <w:rsid w:val="0087719D"/>
    <w:rsid w:val="008863B9"/>
    <w:rsid w:val="008A2944"/>
    <w:rsid w:val="008A45A6"/>
    <w:rsid w:val="008C4B32"/>
    <w:rsid w:val="008D208C"/>
    <w:rsid w:val="008D3CCC"/>
    <w:rsid w:val="008F3789"/>
    <w:rsid w:val="008F686C"/>
    <w:rsid w:val="009054CC"/>
    <w:rsid w:val="00912F1C"/>
    <w:rsid w:val="009148DE"/>
    <w:rsid w:val="0093328D"/>
    <w:rsid w:val="0093484F"/>
    <w:rsid w:val="00941E30"/>
    <w:rsid w:val="00943095"/>
    <w:rsid w:val="00944C10"/>
    <w:rsid w:val="00952D03"/>
    <w:rsid w:val="00957FC5"/>
    <w:rsid w:val="00972675"/>
    <w:rsid w:val="009777D9"/>
    <w:rsid w:val="00981766"/>
    <w:rsid w:val="00983743"/>
    <w:rsid w:val="00991B88"/>
    <w:rsid w:val="009A0E9B"/>
    <w:rsid w:val="009A5753"/>
    <w:rsid w:val="009A579D"/>
    <w:rsid w:val="009C2B9C"/>
    <w:rsid w:val="009E3297"/>
    <w:rsid w:val="009F734F"/>
    <w:rsid w:val="00A0021B"/>
    <w:rsid w:val="00A00EAB"/>
    <w:rsid w:val="00A246B6"/>
    <w:rsid w:val="00A47E70"/>
    <w:rsid w:val="00A50CF0"/>
    <w:rsid w:val="00A7671C"/>
    <w:rsid w:val="00A77CE5"/>
    <w:rsid w:val="00A82C7F"/>
    <w:rsid w:val="00A90FC0"/>
    <w:rsid w:val="00A92E22"/>
    <w:rsid w:val="00AA2CBC"/>
    <w:rsid w:val="00AA5616"/>
    <w:rsid w:val="00AB14F1"/>
    <w:rsid w:val="00AC5820"/>
    <w:rsid w:val="00AD1CD8"/>
    <w:rsid w:val="00AD2AC2"/>
    <w:rsid w:val="00AE4CE8"/>
    <w:rsid w:val="00B013ED"/>
    <w:rsid w:val="00B258BB"/>
    <w:rsid w:val="00B42F65"/>
    <w:rsid w:val="00B45358"/>
    <w:rsid w:val="00B67B97"/>
    <w:rsid w:val="00B968C8"/>
    <w:rsid w:val="00BA3EC5"/>
    <w:rsid w:val="00BA51D9"/>
    <w:rsid w:val="00BB5DFC"/>
    <w:rsid w:val="00BD279D"/>
    <w:rsid w:val="00BD6BB8"/>
    <w:rsid w:val="00BF1BD2"/>
    <w:rsid w:val="00C10C3A"/>
    <w:rsid w:val="00C15D0F"/>
    <w:rsid w:val="00C559E1"/>
    <w:rsid w:val="00C61B54"/>
    <w:rsid w:val="00C66BA2"/>
    <w:rsid w:val="00C870F6"/>
    <w:rsid w:val="00C87394"/>
    <w:rsid w:val="00C94CAF"/>
    <w:rsid w:val="00C95985"/>
    <w:rsid w:val="00CC100C"/>
    <w:rsid w:val="00CC5026"/>
    <w:rsid w:val="00CC68D0"/>
    <w:rsid w:val="00CE5C4E"/>
    <w:rsid w:val="00D03F9A"/>
    <w:rsid w:val="00D06D51"/>
    <w:rsid w:val="00D24991"/>
    <w:rsid w:val="00D50255"/>
    <w:rsid w:val="00D53DFA"/>
    <w:rsid w:val="00D60A81"/>
    <w:rsid w:val="00D66520"/>
    <w:rsid w:val="00D84AE9"/>
    <w:rsid w:val="00D93E48"/>
    <w:rsid w:val="00DA2FBD"/>
    <w:rsid w:val="00DE34CF"/>
    <w:rsid w:val="00E13F3D"/>
    <w:rsid w:val="00E337BE"/>
    <w:rsid w:val="00E34898"/>
    <w:rsid w:val="00E45A65"/>
    <w:rsid w:val="00E569F7"/>
    <w:rsid w:val="00E62D2D"/>
    <w:rsid w:val="00E65849"/>
    <w:rsid w:val="00E76B68"/>
    <w:rsid w:val="00EB09B7"/>
    <w:rsid w:val="00EC37FE"/>
    <w:rsid w:val="00EC50CF"/>
    <w:rsid w:val="00ED4673"/>
    <w:rsid w:val="00EE7D7C"/>
    <w:rsid w:val="00F07687"/>
    <w:rsid w:val="00F10517"/>
    <w:rsid w:val="00F25D98"/>
    <w:rsid w:val="00F300FB"/>
    <w:rsid w:val="00F549E1"/>
    <w:rsid w:val="00FA01D5"/>
    <w:rsid w:val="00FA3CD9"/>
    <w:rsid w:val="00FB6386"/>
    <w:rsid w:val="00FD0866"/>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8358</Words>
  <Characters>47643</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3</cp:revision>
  <cp:lastPrinted>1900-01-01T05:00:00Z</cp:lastPrinted>
  <dcterms:created xsi:type="dcterms:W3CDTF">2023-08-06T06:36:00Z</dcterms:created>
  <dcterms:modified xsi:type="dcterms:W3CDTF">2023-08-11T12:45:00Z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